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F6" w:rsidRDefault="00425AF6" w:rsidP="00DC7A92">
      <w:pPr>
        <w:rPr>
          <w:rFonts w:ascii="Times New Roman" w:hAnsi="Times New Roman"/>
          <w:sz w:val="28"/>
          <w:szCs w:val="28"/>
        </w:rPr>
      </w:pPr>
    </w:p>
    <w:p w:rsidR="00425AF6" w:rsidRPr="008A210D" w:rsidRDefault="00425AF6" w:rsidP="008A210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Pr="008A210D">
        <w:rPr>
          <w:rFonts w:ascii="Times New Roman" w:hAnsi="Times New Roman"/>
          <w:sz w:val="20"/>
          <w:szCs w:val="20"/>
        </w:rPr>
        <w:t>Пояснительная записка</w:t>
      </w:r>
    </w:p>
    <w:p w:rsidR="00425AF6" w:rsidRPr="00DC7A92" w:rsidRDefault="00425AF6" w:rsidP="00DC7A92">
      <w:pPr>
        <w:tabs>
          <w:tab w:val="left" w:pos="810"/>
        </w:tabs>
        <w:jc w:val="both"/>
        <w:rPr>
          <w:rFonts w:ascii="Times New Roman" w:hAnsi="Times New Roman"/>
          <w:sz w:val="20"/>
          <w:szCs w:val="20"/>
        </w:rPr>
      </w:pPr>
      <w:r w:rsidRPr="00DC7A92">
        <w:rPr>
          <w:rFonts w:ascii="Times New Roman" w:hAnsi="Times New Roman"/>
          <w:sz w:val="20"/>
          <w:szCs w:val="20"/>
        </w:rPr>
        <w:t>Рабочая п</w:t>
      </w:r>
      <w:r>
        <w:rPr>
          <w:rFonts w:ascii="Times New Roman" w:hAnsi="Times New Roman"/>
          <w:sz w:val="20"/>
          <w:szCs w:val="20"/>
        </w:rPr>
        <w:t>рограмма по русскому языку</w:t>
      </w:r>
      <w:r w:rsidRPr="00DC7A92">
        <w:rPr>
          <w:rFonts w:ascii="Times New Roman" w:hAnsi="Times New Roman"/>
          <w:sz w:val="20"/>
          <w:szCs w:val="20"/>
        </w:rPr>
        <w:t xml:space="preserve"> для 1класса составлена  на основании следующих документов:</w:t>
      </w:r>
    </w:p>
    <w:p w:rsidR="00425AF6" w:rsidRPr="00DC7A92" w:rsidRDefault="00425AF6" w:rsidP="00DC7A92">
      <w:pPr>
        <w:numPr>
          <w:ilvl w:val="1"/>
          <w:numId w:val="44"/>
        </w:numPr>
        <w:tabs>
          <w:tab w:val="left" w:pos="81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7A92">
        <w:rPr>
          <w:rFonts w:ascii="Times New Roman" w:hAnsi="Times New Roman"/>
          <w:sz w:val="20"/>
          <w:szCs w:val="20"/>
        </w:rPr>
        <w:t xml:space="preserve">Приказа Министерства образования и науки Российской Федерации от 06.10.2009г. № 373 «Об утверждении Федерального государственного образовательного стандарта начального общего образования»; </w:t>
      </w:r>
    </w:p>
    <w:p w:rsidR="00425AF6" w:rsidRPr="00DC7A92" w:rsidRDefault="00425AF6" w:rsidP="00DC7A92">
      <w:pPr>
        <w:numPr>
          <w:ilvl w:val="1"/>
          <w:numId w:val="44"/>
        </w:numPr>
        <w:tabs>
          <w:tab w:val="left" w:pos="81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7A92">
        <w:rPr>
          <w:rFonts w:ascii="Times New Roman" w:hAnsi="Times New Roman"/>
          <w:sz w:val="20"/>
          <w:szCs w:val="20"/>
        </w:rPr>
        <w:t>Приказа Минобразования России от 05.03.2004 года №1089 (редакция от 31.01.2012 года)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25AF6" w:rsidRPr="00DC7A92" w:rsidRDefault="00425AF6" w:rsidP="00DC7A92">
      <w:pPr>
        <w:numPr>
          <w:ilvl w:val="1"/>
          <w:numId w:val="44"/>
        </w:numPr>
        <w:tabs>
          <w:tab w:val="left" w:pos="81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7A92">
        <w:rPr>
          <w:rFonts w:ascii="Times New Roman" w:hAnsi="Times New Roman"/>
          <w:sz w:val="20"/>
          <w:szCs w:val="20"/>
        </w:rPr>
        <w:t>Приказа Минобразования России от 09.03.2004 года (в редакции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25AF6" w:rsidRPr="00DC7A92" w:rsidRDefault="00425AF6" w:rsidP="00DC7A92">
      <w:pPr>
        <w:numPr>
          <w:ilvl w:val="1"/>
          <w:numId w:val="44"/>
        </w:numPr>
        <w:tabs>
          <w:tab w:val="left" w:pos="81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7A92">
        <w:rPr>
          <w:rFonts w:ascii="Times New Roman" w:hAnsi="Times New Roman"/>
          <w:sz w:val="20"/>
          <w:szCs w:val="20"/>
        </w:rPr>
        <w:t>Учебного плана МАОУ ОСОШ №1, утвержденного приказом по школе №119 от 08.06.20015года, на 2015 -2016 учебный год;</w:t>
      </w:r>
    </w:p>
    <w:p w:rsidR="00425AF6" w:rsidRPr="008A210D" w:rsidRDefault="00425AF6" w:rsidP="008A210D">
      <w:pPr>
        <w:pStyle w:val="Heading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0"/>
          <w:szCs w:val="20"/>
        </w:rPr>
      </w:pPr>
      <w:r w:rsidRPr="008A210D">
        <w:rPr>
          <w:b w:val="0"/>
          <w:sz w:val="20"/>
          <w:szCs w:val="20"/>
        </w:rPr>
        <w:t>Концепции духовно-нравственного развития и воспитания личности гражданина России, планируемых результатов начального общего образования и авторской программы Канакина В. П., Горецкий В. Г., М.В. Бойкина. Русский язык: рабочие программы. 1-4 классы.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Содержание предмета направлено на формирование функциональной грамотности и коммуникативной компетентности.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Цель программы: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0"/>
          <w:szCs w:val="20"/>
        </w:rPr>
      </w:pPr>
      <w:r w:rsidRPr="008A210D">
        <w:rPr>
          <w:sz w:val="20"/>
          <w:szCs w:val="20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Программа определяет ряд практических </w:t>
      </w:r>
      <w:r w:rsidRPr="008A210D">
        <w:rPr>
          <w:rFonts w:ascii="Times New Roman" w:hAnsi="Times New Roman"/>
          <w:b/>
          <w:sz w:val="20"/>
          <w:szCs w:val="20"/>
        </w:rPr>
        <w:t>задач</w:t>
      </w:r>
      <w:r w:rsidRPr="008A210D">
        <w:rPr>
          <w:rFonts w:ascii="Times New Roman" w:hAnsi="Times New Roman"/>
          <w:sz w:val="20"/>
          <w:szCs w:val="20"/>
        </w:rPr>
        <w:t>, решение которых обеспечит достижение основных целей изучения предмета: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425AF6" w:rsidRPr="008A210D" w:rsidRDefault="00425AF6" w:rsidP="008A21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2.Общая характеристика учебного предмета</w:t>
      </w:r>
      <w:r w:rsidRPr="008A210D">
        <w:rPr>
          <w:rFonts w:ascii="Times New Roman" w:hAnsi="Times New Roman"/>
          <w:b/>
          <w:sz w:val="20"/>
          <w:szCs w:val="20"/>
        </w:rPr>
        <w:t>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8A210D">
        <w:rPr>
          <w:rFonts w:ascii="Times New Roman" w:hAnsi="Times New Roman"/>
          <w:i/>
          <w:sz w:val="20"/>
          <w:szCs w:val="20"/>
        </w:rPr>
        <w:t>добукварного</w:t>
      </w:r>
      <w:r w:rsidRPr="008A210D">
        <w:rPr>
          <w:rFonts w:ascii="Times New Roman" w:hAnsi="Times New Roman"/>
          <w:sz w:val="20"/>
          <w:szCs w:val="20"/>
        </w:rPr>
        <w:t xml:space="preserve"> (подготовительного), </w:t>
      </w:r>
      <w:r w:rsidRPr="008A210D">
        <w:rPr>
          <w:rFonts w:ascii="Times New Roman" w:hAnsi="Times New Roman"/>
          <w:i/>
          <w:sz w:val="20"/>
          <w:szCs w:val="20"/>
        </w:rPr>
        <w:t>букварного</w:t>
      </w:r>
      <w:r w:rsidRPr="008A210D">
        <w:rPr>
          <w:rFonts w:ascii="Times New Roman" w:hAnsi="Times New Roman"/>
          <w:sz w:val="20"/>
          <w:szCs w:val="20"/>
        </w:rPr>
        <w:t xml:space="preserve"> (основного) и </w:t>
      </w:r>
      <w:r w:rsidRPr="008A210D">
        <w:rPr>
          <w:rFonts w:ascii="Times New Roman" w:hAnsi="Times New Roman"/>
          <w:i/>
          <w:sz w:val="20"/>
          <w:szCs w:val="20"/>
        </w:rPr>
        <w:t>послебукварного</w:t>
      </w:r>
      <w:r w:rsidRPr="008A210D">
        <w:rPr>
          <w:rFonts w:ascii="Times New Roman" w:hAnsi="Times New Roman"/>
          <w:sz w:val="20"/>
          <w:szCs w:val="20"/>
        </w:rPr>
        <w:t xml:space="preserve"> (заключительного).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i/>
          <w:sz w:val="20"/>
          <w:szCs w:val="20"/>
        </w:rPr>
        <w:t xml:space="preserve">Добукварный </w:t>
      </w:r>
      <w:r w:rsidRPr="008A210D">
        <w:rPr>
          <w:rFonts w:ascii="Times New Roman" w:hAnsi="Times New Roman"/>
          <w:sz w:val="20"/>
          <w:szCs w:val="20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Содержание </w:t>
      </w:r>
      <w:r w:rsidRPr="008A210D">
        <w:rPr>
          <w:rFonts w:ascii="Times New Roman" w:hAnsi="Times New Roman"/>
          <w:i/>
          <w:sz w:val="20"/>
          <w:szCs w:val="20"/>
        </w:rPr>
        <w:t>букварного</w:t>
      </w:r>
      <w:r w:rsidRPr="008A210D">
        <w:rPr>
          <w:rFonts w:ascii="Times New Roman" w:hAnsi="Times New Roman"/>
          <w:sz w:val="20"/>
          <w:szCs w:val="20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i/>
          <w:sz w:val="20"/>
          <w:szCs w:val="20"/>
        </w:rPr>
        <w:t xml:space="preserve">Послебукварный </w:t>
      </w:r>
      <w:r w:rsidRPr="008A210D">
        <w:rPr>
          <w:rFonts w:ascii="Times New Roman" w:hAnsi="Times New Roman"/>
          <w:sz w:val="20"/>
          <w:szCs w:val="20"/>
        </w:rPr>
        <w:t>(заключительный)</w:t>
      </w:r>
      <w:r w:rsidRPr="008A210D">
        <w:rPr>
          <w:rFonts w:ascii="Times New Roman" w:hAnsi="Times New Roman"/>
          <w:b/>
          <w:sz w:val="20"/>
          <w:szCs w:val="20"/>
        </w:rPr>
        <w:t xml:space="preserve"> </w:t>
      </w:r>
      <w:r w:rsidRPr="008A210D">
        <w:rPr>
          <w:rFonts w:ascii="Times New Roman" w:hAnsi="Times New Roman"/>
          <w:sz w:val="20"/>
          <w:szCs w:val="20"/>
        </w:rP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Систематический курс русского языка представлен в программе следующими содержательными линиями: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орфография и пунктуация;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• развитие речи.</w:t>
      </w:r>
    </w:p>
    <w:p w:rsidR="00425AF6" w:rsidRPr="008A210D" w:rsidRDefault="00425AF6" w:rsidP="00C801F3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3. Описание места учебного предмета</w:t>
      </w:r>
      <w:r w:rsidRPr="008A210D">
        <w:rPr>
          <w:rFonts w:ascii="Times New Roman" w:hAnsi="Times New Roman"/>
          <w:b/>
          <w:sz w:val="20"/>
          <w:szCs w:val="20"/>
        </w:rPr>
        <w:t xml:space="preserve"> в учебном плане.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В 1 классе</w:t>
      </w:r>
      <w:r w:rsidRPr="008A210D">
        <w:rPr>
          <w:rFonts w:ascii="Times New Roman" w:hAnsi="Times New Roman"/>
          <w:sz w:val="20"/>
          <w:szCs w:val="20"/>
        </w:rPr>
        <w:t xml:space="preserve"> — </w:t>
      </w:r>
      <w:r w:rsidRPr="008A210D">
        <w:rPr>
          <w:rFonts w:ascii="Times New Roman" w:hAnsi="Times New Roman"/>
          <w:b/>
          <w:sz w:val="20"/>
          <w:szCs w:val="20"/>
        </w:rPr>
        <w:t>165 ч</w:t>
      </w:r>
      <w:r w:rsidRPr="008A210D">
        <w:rPr>
          <w:rFonts w:ascii="Times New Roman" w:hAnsi="Times New Roman"/>
          <w:sz w:val="20"/>
          <w:szCs w:val="20"/>
        </w:rPr>
        <w:t xml:space="preserve"> (5 ч в неделю, 33 учебные недели): из них </w:t>
      </w:r>
      <w:r w:rsidRPr="008A210D">
        <w:rPr>
          <w:rFonts w:ascii="Times New Roman" w:hAnsi="Times New Roman"/>
          <w:b/>
          <w:sz w:val="20"/>
          <w:szCs w:val="20"/>
        </w:rPr>
        <w:t>115 ч</w:t>
      </w:r>
      <w:r w:rsidRPr="008A210D">
        <w:rPr>
          <w:rFonts w:ascii="Times New Roman" w:hAnsi="Times New Roman"/>
          <w:sz w:val="20"/>
          <w:szCs w:val="20"/>
        </w:rPr>
        <w:t xml:space="preserve"> (23 учебные недели) отводится урокам обучения  письму, </w:t>
      </w:r>
      <w:r w:rsidRPr="008A210D">
        <w:rPr>
          <w:rFonts w:ascii="Times New Roman" w:hAnsi="Times New Roman"/>
          <w:b/>
          <w:sz w:val="20"/>
          <w:szCs w:val="20"/>
        </w:rPr>
        <w:t xml:space="preserve">50 ч </w:t>
      </w:r>
      <w:r w:rsidRPr="008A210D">
        <w:rPr>
          <w:rFonts w:ascii="Times New Roman" w:hAnsi="Times New Roman"/>
          <w:sz w:val="20"/>
          <w:szCs w:val="20"/>
        </w:rPr>
        <w:t>(10 учебных недель) — урокам русского языка.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 Описание ценностных ориентиров</w:t>
      </w:r>
      <w:r w:rsidRPr="008A210D">
        <w:rPr>
          <w:rFonts w:ascii="Times New Roman" w:hAnsi="Times New Roman"/>
          <w:b/>
          <w:sz w:val="20"/>
          <w:szCs w:val="20"/>
        </w:rPr>
        <w:t xml:space="preserve"> содержания учебного предмета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Одним из результатов обучения русскому языку является осмысление и присвоение учащимися системы ценностей.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 xml:space="preserve">     Ценность добра</w:t>
      </w:r>
      <w:r w:rsidRPr="008A210D">
        <w:rPr>
          <w:rFonts w:ascii="Times New Roman" w:hAnsi="Times New Roman"/>
          <w:sz w:val="20"/>
          <w:szCs w:val="20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 xml:space="preserve">      Ценность общения</w:t>
      </w:r>
      <w:r w:rsidRPr="008A210D">
        <w:rPr>
          <w:rFonts w:ascii="Times New Roman" w:hAnsi="Times New Roman"/>
          <w:sz w:val="20"/>
          <w:szCs w:val="20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      </w:t>
      </w:r>
      <w:r w:rsidRPr="008A210D">
        <w:rPr>
          <w:rFonts w:ascii="Times New Roman" w:hAnsi="Times New Roman"/>
          <w:b/>
          <w:sz w:val="20"/>
          <w:szCs w:val="20"/>
        </w:rPr>
        <w:t>Ценность природы</w:t>
      </w:r>
      <w:r w:rsidRPr="008A210D">
        <w:rPr>
          <w:rFonts w:ascii="Times New Roman" w:hAnsi="Times New Roman"/>
          <w:sz w:val="20"/>
          <w:szCs w:val="20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      </w:t>
      </w:r>
      <w:r w:rsidRPr="008A210D">
        <w:rPr>
          <w:rFonts w:ascii="Times New Roman" w:hAnsi="Times New Roman"/>
          <w:b/>
          <w:sz w:val="20"/>
          <w:szCs w:val="20"/>
        </w:rPr>
        <w:t>Ценность красоты и гармонии</w:t>
      </w:r>
      <w:r w:rsidRPr="008A210D">
        <w:rPr>
          <w:rFonts w:ascii="Times New Roman" w:hAnsi="Times New Roman"/>
          <w:sz w:val="20"/>
          <w:szCs w:val="20"/>
        </w:rPr>
        <w:t xml:space="preserve"> – осознание красоты и гармоничности русского языка, его выразительных возможностей.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      </w:t>
      </w:r>
      <w:r w:rsidRPr="008A210D">
        <w:rPr>
          <w:rFonts w:ascii="Times New Roman" w:hAnsi="Times New Roman"/>
          <w:b/>
          <w:sz w:val="20"/>
          <w:szCs w:val="20"/>
        </w:rPr>
        <w:t>Ценность истины</w:t>
      </w:r>
      <w:r w:rsidRPr="008A210D">
        <w:rPr>
          <w:rFonts w:ascii="Times New Roman" w:hAnsi="Times New Roman"/>
          <w:sz w:val="20"/>
          <w:szCs w:val="20"/>
        </w:rPr>
        <w:t xml:space="preserve">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 xml:space="preserve">     Ценность семьи</w:t>
      </w:r>
      <w:r w:rsidRPr="008A210D">
        <w:rPr>
          <w:rFonts w:ascii="Times New Roman" w:hAnsi="Times New Roman"/>
          <w:sz w:val="20"/>
          <w:szCs w:val="20"/>
        </w:rPr>
        <w:t>.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     </w:t>
      </w:r>
      <w:r w:rsidRPr="008A210D">
        <w:rPr>
          <w:rFonts w:ascii="Times New Roman" w:hAnsi="Times New Roman"/>
          <w:b/>
          <w:sz w:val="20"/>
          <w:szCs w:val="20"/>
        </w:rPr>
        <w:t>Ценность труда и творчества</w:t>
      </w:r>
      <w:r w:rsidRPr="008A210D">
        <w:rPr>
          <w:rFonts w:ascii="Times New Roman" w:hAnsi="Times New Roman"/>
          <w:sz w:val="20"/>
          <w:szCs w:val="20"/>
        </w:rPr>
        <w:t xml:space="preserve">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 xml:space="preserve">     Ценность гражданственности и патриотизма</w:t>
      </w:r>
      <w:r w:rsidRPr="008A210D">
        <w:rPr>
          <w:rFonts w:ascii="Times New Roman" w:hAnsi="Times New Roman"/>
          <w:sz w:val="20"/>
          <w:szCs w:val="20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 xml:space="preserve">     Ценность человечества</w:t>
      </w:r>
      <w:r w:rsidRPr="008A210D">
        <w:rPr>
          <w:rFonts w:ascii="Times New Roman" w:hAnsi="Times New Roman"/>
          <w:sz w:val="20"/>
          <w:szCs w:val="20"/>
        </w:rPr>
        <w:t xml:space="preserve"> – осознание себя не только гражданином России, но и частью мирового сообщества, для существования и прогресса которого необходимы</w:t>
      </w:r>
    </w:p>
    <w:p w:rsidR="00425AF6" w:rsidRPr="008A210D" w:rsidRDefault="00425AF6" w:rsidP="008A210D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 </w:t>
      </w:r>
      <w:r w:rsidRPr="008A210D">
        <w:rPr>
          <w:rFonts w:ascii="Times New Roman" w:hAnsi="Times New Roman"/>
          <w:b/>
          <w:sz w:val="20"/>
          <w:szCs w:val="20"/>
        </w:rPr>
        <w:t>Личностные, метапредметные и предметные результаты изучения предмета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Личностные результаты</w:t>
      </w:r>
    </w:p>
    <w:p w:rsidR="00425AF6" w:rsidRPr="008A210D" w:rsidRDefault="00425AF6" w:rsidP="008A210D">
      <w:pPr>
        <w:spacing w:after="0" w:line="240" w:lineRule="auto"/>
        <w:ind w:firstLine="709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- Применять гигиенические правила письма при выполнении заданий.</w:t>
      </w:r>
    </w:p>
    <w:p w:rsidR="00425AF6" w:rsidRPr="008A210D" w:rsidRDefault="00425AF6" w:rsidP="008A210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- Принимать новый статус «ученик», внутреннюю позицию школьника на уровне положительного отношения к школе, принимать образ «хорошего ученика».</w:t>
      </w:r>
    </w:p>
    <w:p w:rsidR="00425AF6" w:rsidRPr="008A210D" w:rsidRDefault="00425AF6" w:rsidP="008A210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- Внимательно относиться к собственным переживаниям и переживаниям других людей; нравственному содержанию поступков.</w:t>
      </w:r>
    </w:p>
    <w:p w:rsidR="00425AF6" w:rsidRPr="008A210D" w:rsidRDefault="00425AF6" w:rsidP="008A210D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- Внимательно относиться к красоте окружающего мира, произведениям искусства.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- Адекватно воспринимать оценку учителя.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Предметные результаты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0"/>
          <w:szCs w:val="20"/>
          <w:u w:val="single"/>
        </w:rPr>
      </w:pPr>
      <w:r w:rsidRPr="008A210D">
        <w:rPr>
          <w:rFonts w:ascii="Times New Roman" w:hAnsi="Times New Roman"/>
          <w:b/>
          <w:iCs/>
          <w:sz w:val="20"/>
          <w:szCs w:val="20"/>
          <w:u w:val="single"/>
        </w:rPr>
        <w:t>Обучающийся научится: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>ориентироваться</w:t>
      </w:r>
      <w:r w:rsidRPr="008A210D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A210D">
        <w:rPr>
          <w:rFonts w:ascii="Times New Roman" w:hAnsi="Times New Roman"/>
          <w:iCs/>
          <w:sz w:val="20"/>
          <w:szCs w:val="20"/>
        </w:rPr>
        <w:t>в первой учебной тетради;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правильно </w:t>
      </w:r>
      <w:r w:rsidRPr="008A210D">
        <w:rPr>
          <w:rFonts w:ascii="Times New Roman" w:hAnsi="Times New Roman"/>
          <w:b/>
          <w:iCs/>
          <w:sz w:val="20"/>
          <w:szCs w:val="20"/>
        </w:rPr>
        <w:t>располагать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учебную тетрадь на рабочем месте;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 - 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демонстрировать </w:t>
      </w:r>
      <w:r w:rsidRPr="008A210D">
        <w:rPr>
          <w:rFonts w:ascii="Times New Roman" w:hAnsi="Times New Roman"/>
          <w:iCs/>
          <w:sz w:val="20"/>
          <w:szCs w:val="20"/>
        </w:rPr>
        <w:t>правильное положение ручки при письме;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>- воспроизводить</w:t>
      </w:r>
      <w:r w:rsidRPr="008A210D">
        <w:rPr>
          <w:rFonts w:ascii="Times New Roman" w:hAnsi="Times New Roman"/>
          <w:iCs/>
          <w:sz w:val="20"/>
          <w:szCs w:val="20"/>
        </w:rPr>
        <w:t xml:space="preserve"> с опорой на наглядный материал гигиенические правила письма;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>- называть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письменные принадлежности с опорой на иллюстрации прописи;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 xml:space="preserve">- обводить </w:t>
      </w:r>
      <w:r w:rsidRPr="008A210D">
        <w:rPr>
          <w:rFonts w:ascii="Times New Roman" w:hAnsi="Times New Roman"/>
          <w:iCs/>
          <w:sz w:val="20"/>
          <w:szCs w:val="20"/>
        </w:rPr>
        <w:t>предметы по контуру;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 xml:space="preserve">- находить </w:t>
      </w:r>
      <w:r w:rsidRPr="008A210D">
        <w:rPr>
          <w:rFonts w:ascii="Times New Roman" w:hAnsi="Times New Roman"/>
          <w:iCs/>
          <w:sz w:val="20"/>
          <w:szCs w:val="20"/>
        </w:rPr>
        <w:t xml:space="preserve">элементы букв в контурах предметных картинок, данных на страницах прописи.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>- обводить</w:t>
      </w:r>
      <w:r w:rsidRPr="008A210D">
        <w:rPr>
          <w:rFonts w:ascii="Times New Roman" w:hAnsi="Times New Roman"/>
          <w:iCs/>
          <w:sz w:val="20"/>
          <w:szCs w:val="20"/>
        </w:rPr>
        <w:t xml:space="preserve"> элементы букв, соблюдая указанное в прописи направление движения руки, штриховать;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>- писать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графические элементы по заданному в прописи образцу: правильно </w:t>
      </w:r>
      <w:r w:rsidRPr="008A210D">
        <w:rPr>
          <w:rFonts w:ascii="Times New Roman" w:hAnsi="Times New Roman"/>
          <w:b/>
          <w:iCs/>
          <w:sz w:val="20"/>
          <w:szCs w:val="20"/>
        </w:rPr>
        <w:t>располагать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на рабочей строке элементы букв, </w:t>
      </w:r>
      <w:r w:rsidRPr="008A210D">
        <w:rPr>
          <w:rFonts w:ascii="Times New Roman" w:hAnsi="Times New Roman"/>
          <w:b/>
          <w:iCs/>
          <w:sz w:val="20"/>
          <w:szCs w:val="20"/>
        </w:rPr>
        <w:t>соблюдать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интервал между графическими элементами;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 xml:space="preserve">- чередовать </w:t>
      </w:r>
      <w:r w:rsidRPr="008A210D">
        <w:rPr>
          <w:rFonts w:ascii="Times New Roman" w:hAnsi="Times New Roman"/>
          <w:iCs/>
          <w:sz w:val="20"/>
          <w:szCs w:val="20"/>
        </w:rPr>
        <w:t>элементы узоров, ориентируясь на образец;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писать </w:t>
      </w:r>
      <w:r w:rsidRPr="008A210D">
        <w:rPr>
          <w:rFonts w:ascii="Times New Roman" w:hAnsi="Times New Roman"/>
          <w:iCs/>
          <w:sz w:val="20"/>
          <w:szCs w:val="20"/>
        </w:rPr>
        <w:t>элементы букв, ориентируясь на образец и дополнительную линию;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>- соблюдать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наклон, указанное направление движения руки, </w:t>
      </w:r>
      <w:r w:rsidRPr="008A210D">
        <w:rPr>
          <w:rFonts w:ascii="Times New Roman" w:hAnsi="Times New Roman"/>
          <w:b/>
          <w:iCs/>
          <w:sz w:val="20"/>
          <w:szCs w:val="20"/>
        </w:rPr>
        <w:t>выдерживать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расстояние между элементами;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>- находить</w:t>
      </w:r>
      <w:r w:rsidRPr="008A210D">
        <w:rPr>
          <w:rFonts w:ascii="Times New Roman" w:hAnsi="Times New Roman"/>
          <w:iCs/>
          <w:sz w:val="20"/>
          <w:szCs w:val="20"/>
        </w:rPr>
        <w:t xml:space="preserve"> недостающие детали в изображённых предметах и воссоздавать рисунок по заданному образцу;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>сравнивать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элементы письменных и печатных букв;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>находить</w:t>
      </w:r>
      <w:r w:rsidRPr="008A210D">
        <w:rPr>
          <w:rFonts w:ascii="Times New Roman" w:hAnsi="Times New Roman"/>
          <w:iCs/>
          <w:sz w:val="20"/>
          <w:szCs w:val="20"/>
        </w:rPr>
        <w:t xml:space="preserve"> на рисунке предметы, названия которых соответствуют заданным схемам, </w:t>
      </w:r>
      <w:r w:rsidRPr="008A210D">
        <w:rPr>
          <w:rFonts w:ascii="Times New Roman" w:hAnsi="Times New Roman"/>
          <w:b/>
          <w:iCs/>
          <w:sz w:val="20"/>
          <w:szCs w:val="20"/>
        </w:rPr>
        <w:t>обосновывать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свой выбор.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Обучающийся в совместной деятельностью с учителем имеет возможность научиться: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>составлять</w:t>
      </w:r>
      <w:r w:rsidRPr="008A210D">
        <w:rPr>
          <w:rFonts w:ascii="Times New Roman" w:hAnsi="Times New Roman"/>
          <w:iCs/>
          <w:sz w:val="20"/>
          <w:szCs w:val="20"/>
        </w:rPr>
        <w:t xml:space="preserve"> предложения с опорой на заданную схему;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составлять </w:t>
      </w:r>
      <w:r w:rsidRPr="008A210D">
        <w:rPr>
          <w:rFonts w:ascii="Times New Roman" w:hAnsi="Times New Roman"/>
          <w:iCs/>
          <w:sz w:val="20"/>
          <w:szCs w:val="20"/>
        </w:rPr>
        <w:t>предложения к иллюстрациям, данным в прописи;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b/>
          <w:iCs/>
          <w:sz w:val="20"/>
          <w:szCs w:val="20"/>
        </w:rPr>
        <w:t xml:space="preserve">- соотносить </w:t>
      </w:r>
      <w:r w:rsidRPr="008A210D">
        <w:rPr>
          <w:rFonts w:ascii="Times New Roman" w:hAnsi="Times New Roman"/>
          <w:iCs/>
          <w:sz w:val="20"/>
          <w:szCs w:val="20"/>
        </w:rPr>
        <w:t>предметную картинку и схему слова;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воспроизводить </w:t>
      </w:r>
      <w:r w:rsidRPr="008A210D">
        <w:rPr>
          <w:rFonts w:ascii="Times New Roman" w:hAnsi="Times New Roman"/>
          <w:iCs/>
          <w:sz w:val="20"/>
          <w:szCs w:val="20"/>
        </w:rPr>
        <w:t>сказку по серии сюжетных картинок;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-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 инсценировать</w:t>
      </w:r>
      <w:r w:rsidRPr="008A210D">
        <w:rPr>
          <w:rFonts w:ascii="Times New Roman" w:hAnsi="Times New Roman"/>
          <w:iCs/>
          <w:sz w:val="20"/>
          <w:szCs w:val="20"/>
        </w:rPr>
        <w:t xml:space="preserve"> сказку.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Метапредметные</w:t>
      </w:r>
      <w:r w:rsidRPr="008A210D">
        <w:rPr>
          <w:rFonts w:ascii="Times New Roman" w:hAnsi="Times New Roman"/>
          <w:sz w:val="20"/>
          <w:szCs w:val="20"/>
        </w:rPr>
        <w:t xml:space="preserve"> </w:t>
      </w:r>
      <w:r w:rsidRPr="008A210D">
        <w:rPr>
          <w:rFonts w:ascii="Times New Roman" w:hAnsi="Times New Roman"/>
          <w:b/>
          <w:sz w:val="20"/>
          <w:szCs w:val="20"/>
        </w:rPr>
        <w:t>результаты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  <w:u w:val="single"/>
        </w:rPr>
        <w:t>Регулятивные УУД</w:t>
      </w:r>
      <w:r w:rsidRPr="008A210D">
        <w:rPr>
          <w:rFonts w:ascii="Times New Roman" w:hAnsi="Times New Roman"/>
          <w:b/>
          <w:sz w:val="20"/>
          <w:szCs w:val="20"/>
        </w:rPr>
        <w:t>: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</w:t>
      </w:r>
      <w:r w:rsidRPr="008A210D">
        <w:rPr>
          <w:rFonts w:ascii="Times New Roman" w:hAnsi="Times New Roman"/>
          <w:sz w:val="20"/>
          <w:szCs w:val="20"/>
        </w:rPr>
        <w:t xml:space="preserve">Принимать учебную задачу урока;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- Осуществлять решение учебной задачи под руководством учителя.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- Обозначать условным знаком (точкой) наиболее удавшийся элемент, букву.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- Ориентироваться на лучший вариант в процессе письма.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Оценивать свою работу.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  <w:u w:val="single"/>
        </w:rPr>
        <w:t>Познавательные УУД</w:t>
      </w:r>
      <w:r w:rsidRPr="008A210D">
        <w:rPr>
          <w:rFonts w:ascii="Times New Roman" w:hAnsi="Times New Roman"/>
          <w:b/>
          <w:sz w:val="20"/>
          <w:szCs w:val="20"/>
        </w:rPr>
        <w:t>:</w:t>
      </w:r>
      <w:r w:rsidRPr="008A210D">
        <w:rPr>
          <w:rFonts w:ascii="Times New Roman" w:hAnsi="Times New Roman"/>
          <w:b/>
          <w:iCs/>
          <w:sz w:val="20"/>
          <w:szCs w:val="20"/>
        </w:rPr>
        <w:t xml:space="preserve">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- Классифицировать предметы их по группам,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-называть группу предметов одним словом.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  <w:u w:val="single"/>
        </w:rPr>
        <w:t>Коммуникативные УУД</w:t>
      </w:r>
      <w:r w:rsidRPr="008A210D">
        <w:rPr>
          <w:rFonts w:ascii="Times New Roman" w:hAnsi="Times New Roman"/>
          <w:b/>
          <w:sz w:val="20"/>
          <w:szCs w:val="20"/>
        </w:rPr>
        <w:t>: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Отвечать на вопросы учителя.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 xml:space="preserve">Осваивать, воспроизводить и применять правила работы в группе.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iCs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Воспроизводить и применять правила работы в парах.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iCs/>
          <w:sz w:val="20"/>
          <w:szCs w:val="20"/>
        </w:rPr>
        <w:t>Работать в паре: анализировать работу товарища и оценивать её по критериям, данным учителем.</w:t>
      </w:r>
    </w:p>
    <w:p w:rsidR="00425AF6" w:rsidRPr="008A210D" w:rsidRDefault="00425AF6" w:rsidP="008A210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6. </w:t>
      </w:r>
      <w:r w:rsidRPr="008A210D">
        <w:rPr>
          <w:rFonts w:ascii="Times New Roman" w:hAnsi="Times New Roman"/>
          <w:b/>
          <w:sz w:val="20"/>
          <w:szCs w:val="20"/>
        </w:rPr>
        <w:t>Содержание учебного предмета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b/>
          <w:sz w:val="20"/>
          <w:szCs w:val="20"/>
        </w:rPr>
      </w:pPr>
      <w:r w:rsidRPr="008A210D">
        <w:rPr>
          <w:b/>
          <w:sz w:val="20"/>
          <w:szCs w:val="20"/>
        </w:rPr>
        <w:t>Виды речевой деятельности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0"/>
          <w:szCs w:val="20"/>
        </w:rPr>
      </w:pPr>
      <w:r w:rsidRPr="008A210D">
        <w:rPr>
          <w:b/>
          <w:sz w:val="20"/>
          <w:szCs w:val="20"/>
        </w:rPr>
        <w:t>Слушание.</w:t>
      </w:r>
      <w:r w:rsidRPr="008A210D">
        <w:rPr>
          <w:sz w:val="20"/>
          <w:szCs w:val="20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0"/>
          <w:szCs w:val="20"/>
        </w:rPr>
      </w:pPr>
      <w:r w:rsidRPr="008A210D">
        <w:rPr>
          <w:b/>
          <w:sz w:val="20"/>
          <w:szCs w:val="20"/>
        </w:rPr>
        <w:t>Говорение.</w:t>
      </w:r>
      <w:r w:rsidRPr="008A210D">
        <w:rPr>
          <w:sz w:val="20"/>
          <w:szCs w:val="20"/>
        </w:rPr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i/>
          <w:sz w:val="20"/>
          <w:szCs w:val="20"/>
        </w:rPr>
      </w:pPr>
      <w:r w:rsidRPr="008A210D">
        <w:rPr>
          <w:b/>
          <w:sz w:val="20"/>
          <w:szCs w:val="20"/>
        </w:rPr>
        <w:t>Чтение.</w:t>
      </w:r>
      <w:r w:rsidRPr="008A210D">
        <w:rPr>
          <w:sz w:val="20"/>
          <w:szCs w:val="20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8A210D">
        <w:rPr>
          <w:i/>
          <w:sz w:val="20"/>
          <w:szCs w:val="20"/>
        </w:rPr>
        <w:t>Анализ и оценка содержания, языковых особенностей и структуры текста.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i/>
          <w:sz w:val="20"/>
          <w:szCs w:val="20"/>
        </w:rPr>
      </w:pPr>
      <w:r w:rsidRPr="008A210D">
        <w:rPr>
          <w:b/>
          <w:sz w:val="20"/>
          <w:szCs w:val="20"/>
        </w:rPr>
        <w:t>Письмо.</w:t>
      </w:r>
      <w:r w:rsidRPr="008A210D">
        <w:rPr>
          <w:sz w:val="20"/>
          <w:szCs w:val="20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8A210D">
        <w:rPr>
          <w:b/>
          <w:i/>
          <w:sz w:val="20"/>
          <w:szCs w:val="20"/>
        </w:rPr>
        <w:t>,</w:t>
      </w:r>
      <w:r w:rsidRPr="008A210D">
        <w:rPr>
          <w:sz w:val="20"/>
          <w:szCs w:val="20"/>
        </w:rPr>
        <w:t xml:space="preserve"> просмотра фрагмента видеозаписи и т. п.).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sz w:val="20"/>
          <w:szCs w:val="20"/>
        </w:rPr>
      </w:pPr>
      <w:r w:rsidRPr="008A210D">
        <w:rPr>
          <w:sz w:val="20"/>
          <w:szCs w:val="20"/>
        </w:rPr>
        <w:t xml:space="preserve"> </w:t>
      </w:r>
    </w:p>
    <w:p w:rsidR="00425AF6" w:rsidRPr="008A210D" w:rsidRDefault="00425AF6" w:rsidP="008A210D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b/>
          <w:sz w:val="20"/>
          <w:szCs w:val="20"/>
        </w:rPr>
      </w:pPr>
      <w:r w:rsidRPr="008A210D">
        <w:rPr>
          <w:b/>
          <w:sz w:val="20"/>
          <w:szCs w:val="20"/>
        </w:rPr>
        <w:t xml:space="preserve">Обучение грамоте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Фонетика.</w:t>
      </w:r>
      <w:r w:rsidRPr="008A210D">
        <w:rPr>
          <w:rFonts w:ascii="Times New Roman" w:hAnsi="Times New Roman"/>
          <w:sz w:val="20"/>
          <w:szCs w:val="20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Графика.</w:t>
      </w:r>
      <w:r w:rsidRPr="008A210D">
        <w:rPr>
          <w:rFonts w:ascii="Times New Roman" w:hAnsi="Times New Roman"/>
          <w:sz w:val="20"/>
          <w:szCs w:val="20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8A210D">
        <w:rPr>
          <w:rFonts w:ascii="Times New Roman" w:hAnsi="Times New Roman"/>
          <w:b/>
          <w:sz w:val="20"/>
          <w:szCs w:val="20"/>
        </w:rPr>
        <w:t>е, ё, ю, я</w:t>
      </w:r>
      <w:r w:rsidRPr="008A210D">
        <w:rPr>
          <w:rFonts w:ascii="Times New Roman" w:hAnsi="Times New Roman"/>
          <w:sz w:val="20"/>
          <w:szCs w:val="20"/>
        </w:rPr>
        <w:t xml:space="preserve">. Мягкий знак как показатель мягкости предшествующего согласного звука.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Знакомство с русским алфавитом как последовательностью букв.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Чтение.</w:t>
      </w:r>
      <w:r w:rsidRPr="008A210D">
        <w:rPr>
          <w:rFonts w:ascii="Times New Roman" w:hAnsi="Times New Roman"/>
          <w:sz w:val="20"/>
          <w:szCs w:val="20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Письмо.</w:t>
      </w:r>
      <w:r w:rsidRPr="008A210D">
        <w:rPr>
          <w:rFonts w:ascii="Times New Roman" w:hAnsi="Times New Roman"/>
          <w:sz w:val="20"/>
          <w:szCs w:val="20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Овладение первичными навыками клавиатурного письма.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Понимание функции небуквенных графических средств: пробела между словами, знака переноса.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Слово и предложение.</w:t>
      </w:r>
      <w:r w:rsidRPr="008A210D">
        <w:rPr>
          <w:rFonts w:ascii="Times New Roman" w:hAnsi="Times New Roman"/>
          <w:sz w:val="20"/>
          <w:szCs w:val="20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Орфография.</w:t>
      </w:r>
      <w:r w:rsidRPr="008A210D">
        <w:rPr>
          <w:rFonts w:ascii="Times New Roman" w:hAnsi="Times New Roman"/>
          <w:sz w:val="20"/>
          <w:szCs w:val="20"/>
        </w:rPr>
        <w:t xml:space="preserve"> Знакомство с правилами правописания и их применение: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раздельное написание слов;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обозначение гласных после шипящих (ча—ща, чу—щу, жи—ши);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прописная (заглавная) буква в начале предложения, в именах собственных;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перенос слов по слогам без стечения согласных;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 xml:space="preserve">• знаки препинания в конце предложения. 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Развитие речи.</w:t>
      </w:r>
      <w:r w:rsidRPr="008A210D">
        <w:rPr>
          <w:rFonts w:ascii="Times New Roman" w:hAnsi="Times New Roman"/>
          <w:sz w:val="20"/>
          <w:szCs w:val="20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425AF6" w:rsidRPr="008A210D" w:rsidRDefault="00425AF6" w:rsidP="008A21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8A210D">
        <w:rPr>
          <w:rFonts w:ascii="Times New Roman" w:hAnsi="Times New Roman"/>
          <w:b/>
          <w:sz w:val="20"/>
          <w:szCs w:val="20"/>
        </w:rPr>
        <w:t>Тематическое планирование</w:t>
      </w:r>
    </w:p>
    <w:p w:rsidR="00425AF6" w:rsidRPr="008A210D" w:rsidRDefault="00425AF6" w:rsidP="008A210D">
      <w:pPr>
        <w:pStyle w:val="10"/>
        <w:keepNext/>
        <w:keepLines/>
        <w:shd w:val="clear" w:color="auto" w:fill="auto"/>
        <w:spacing w:after="56" w:line="240" w:lineRule="auto"/>
        <w:ind w:left="-142" w:firstLine="284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629"/>
        <w:gridCol w:w="639"/>
        <w:gridCol w:w="7655"/>
      </w:tblGrid>
      <w:tr w:rsidR="00425AF6" w:rsidRPr="009B1D66" w:rsidTr="007404F3">
        <w:trPr>
          <w:trHeight w:val="697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№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Название раздела.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Количество часов.</w:t>
            </w:r>
          </w:p>
        </w:tc>
        <w:tc>
          <w:tcPr>
            <w:tcW w:w="765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Характеристика основных видов деятельности учащихся.</w:t>
            </w:r>
          </w:p>
        </w:tc>
      </w:tr>
      <w:tr w:rsidR="00425AF6" w:rsidRPr="009B1D66" w:rsidTr="007404F3">
        <w:trPr>
          <w:trHeight w:val="545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 xml:space="preserve">Раздел 1 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Обучение грамоте</w:t>
            </w:r>
            <w:r w:rsidRPr="008A210D">
              <w:rPr>
                <w:sz w:val="20"/>
                <w:szCs w:val="20"/>
              </w:rPr>
              <w:t>.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Добуквенный период.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115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24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w w:val="113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3"/>
                <w:w w:val="112"/>
                <w:sz w:val="20"/>
                <w:szCs w:val="20"/>
              </w:rPr>
              <w:t>Определят</w:t>
            </w:r>
            <w:r w:rsidRPr="009B1D66">
              <w:rPr>
                <w:rFonts w:ascii="Times New Roman" w:hAnsi="Times New Roman"/>
                <w:iCs/>
                <w:w w:val="112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spacing w:val="3"/>
                <w:w w:val="112"/>
                <w:sz w:val="20"/>
                <w:szCs w:val="20"/>
              </w:rPr>
              <w:t>направлени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10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09"/>
                <w:sz w:val="20"/>
                <w:szCs w:val="20"/>
              </w:rPr>
              <w:t>д</w:t>
            </w:r>
            <w:r w:rsidRPr="009B1D66">
              <w:rPr>
                <w:rFonts w:ascii="Times New Roman" w:hAnsi="Times New Roman"/>
                <w:spacing w:val="3"/>
                <w:w w:val="112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3"/>
                <w:w w:val="116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"/>
                <w:w w:val="125"/>
                <w:sz w:val="20"/>
                <w:szCs w:val="20"/>
              </w:rPr>
              <w:t>ж</w:t>
            </w:r>
            <w:r w:rsidRPr="009B1D66">
              <w:rPr>
                <w:rFonts w:ascii="Times New Roman" w:hAnsi="Times New Roman"/>
                <w:spacing w:val="3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3"/>
                <w:w w:val="114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spacing w:val="3"/>
                <w:w w:val="116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w w:val="129"/>
                <w:sz w:val="20"/>
                <w:szCs w:val="20"/>
              </w:rPr>
              <w:t xml:space="preserve">я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>пр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>письм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е 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>различны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х</w:t>
            </w:r>
            <w:r w:rsidRPr="009B1D66">
              <w:rPr>
                <w:rFonts w:ascii="Times New Roman" w:hAnsi="Times New Roman"/>
                <w:spacing w:val="30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п</w:t>
            </w:r>
            <w:r w:rsidRPr="009B1D66">
              <w:rPr>
                <w:rFonts w:ascii="Times New Roman" w:hAnsi="Times New Roman"/>
                <w:spacing w:val="2"/>
                <w:w w:val="116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>м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нн</w:t>
            </w:r>
            <w:r w:rsidRPr="009B1D66">
              <w:rPr>
                <w:rFonts w:ascii="Times New Roman" w:hAnsi="Times New Roman"/>
                <w:spacing w:val="2"/>
                <w:w w:val="116"/>
                <w:sz w:val="20"/>
                <w:szCs w:val="20"/>
              </w:rPr>
              <w:t>ы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 xml:space="preserve">х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элементов.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Овладевать</w:t>
            </w:r>
            <w:r w:rsidRPr="009B1D66">
              <w:rPr>
                <w:rFonts w:ascii="Times New Roman" w:hAnsi="Times New Roman"/>
                <w:iCs/>
                <w:spacing w:val="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разборчивым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 xml:space="preserve">аккуратным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письмом</w:t>
            </w:r>
            <w:r w:rsidRPr="009B1D66">
              <w:rPr>
                <w:rFonts w:ascii="Times New Roman" w:hAnsi="Times New Roman"/>
                <w:spacing w:val="1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учётом гигиенических</w:t>
            </w:r>
            <w:r w:rsidRPr="009B1D66">
              <w:rPr>
                <w:rFonts w:ascii="Times New Roman" w:hAnsi="Times New Roman"/>
                <w:spacing w:val="3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тре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бований</w:t>
            </w:r>
            <w:r w:rsidRPr="009B1D66">
              <w:rPr>
                <w:rFonts w:ascii="Times New Roman" w:hAnsi="Times New Roman"/>
                <w:spacing w:val="-25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к</w:t>
            </w:r>
            <w:r w:rsidRPr="009B1D66">
              <w:rPr>
                <w:rFonts w:ascii="Times New Roman" w:hAnsi="Times New Roman"/>
                <w:spacing w:val="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этому 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виду</w:t>
            </w:r>
            <w:r w:rsidRPr="009B1D66">
              <w:rPr>
                <w:rFonts w:ascii="Times New Roman" w:hAnsi="Times New Roman"/>
                <w:spacing w:val="4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учебной</w:t>
            </w:r>
            <w:r w:rsidRPr="009B1D66">
              <w:rPr>
                <w:rFonts w:ascii="Times New Roman" w:hAnsi="Times New Roman"/>
                <w:spacing w:val="-2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работы. </w:t>
            </w:r>
            <w:r w:rsidRPr="009B1D66">
              <w:rPr>
                <w:rFonts w:ascii="Times New Roman" w:hAnsi="Times New Roman"/>
                <w:iCs/>
                <w:spacing w:val="2"/>
                <w:w w:val="116"/>
                <w:sz w:val="20"/>
                <w:szCs w:val="20"/>
              </w:rPr>
              <w:t>Различат</w:t>
            </w: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iCs/>
                <w:spacing w:val="10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spacing w:val="2"/>
                <w:w w:val="113"/>
                <w:sz w:val="20"/>
                <w:szCs w:val="20"/>
              </w:rPr>
              <w:t>использоват</w:t>
            </w: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pacing w:val="-43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ab/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р</w:t>
            </w:r>
            <w:r w:rsidRPr="009B1D66">
              <w:rPr>
                <w:rFonts w:ascii="Times New Roman" w:hAnsi="Times New Roman"/>
                <w:spacing w:val="2"/>
                <w:w w:val="117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spacing w:val="2"/>
                <w:w w:val="119"/>
                <w:sz w:val="20"/>
                <w:szCs w:val="20"/>
              </w:rPr>
              <w:t>з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spacing w:val="2"/>
                <w:w w:val="116"/>
                <w:sz w:val="20"/>
                <w:szCs w:val="20"/>
              </w:rPr>
              <w:t>ы</w:t>
            </w:r>
            <w:r w:rsidRPr="009B1D66">
              <w:rPr>
                <w:rFonts w:ascii="Times New Roman" w:hAnsi="Times New Roman"/>
                <w:w w:val="109"/>
                <w:sz w:val="20"/>
                <w:szCs w:val="20"/>
              </w:rPr>
              <w:t xml:space="preserve">е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виды 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штриховки.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w w:val="114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 xml:space="preserve">Ориентироваться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на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странице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пропи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си</w:t>
            </w:r>
            <w:r w:rsidRPr="009B1D66">
              <w:rPr>
                <w:rFonts w:ascii="Times New Roman" w:hAnsi="Times New Roman"/>
                <w:spacing w:val="2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на</w:t>
            </w:r>
            <w:r w:rsidRPr="009B1D66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строке</w:t>
            </w:r>
            <w:r w:rsidRPr="009B1D66">
              <w:rPr>
                <w:rFonts w:ascii="Times New Roman" w:hAnsi="Times New Roman"/>
                <w:spacing w:val="-10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прописи.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>Выделять</w:t>
            </w:r>
            <w:r w:rsidRPr="009B1D66">
              <w:rPr>
                <w:rFonts w:ascii="Times New Roman" w:hAnsi="Times New Roman"/>
                <w:iCs/>
                <w:spacing w:val="-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звук</w:t>
            </w:r>
            <w:r w:rsidRPr="009B1D66">
              <w:rPr>
                <w:rFonts w:ascii="Times New Roman" w:hAnsi="Times New Roman"/>
                <w:spacing w:val="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(звуки)</w:t>
            </w:r>
            <w:r w:rsidRPr="009B1D66">
              <w:rPr>
                <w:rFonts w:ascii="Times New Roman" w:hAnsi="Times New Roman"/>
                <w:spacing w:val="-1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слове.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Находить</w:t>
            </w:r>
            <w:r w:rsidRPr="009B1D66">
              <w:rPr>
                <w:rFonts w:ascii="Times New Roman" w:hAnsi="Times New Roman"/>
                <w:iCs/>
                <w:spacing w:val="-6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заданным</w:t>
            </w:r>
            <w:r w:rsidRPr="009B1D66">
              <w:rPr>
                <w:rFonts w:ascii="Times New Roman" w:hAnsi="Times New Roman"/>
                <w:spacing w:val="-14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звуком.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7"/>
                <w:sz w:val="20"/>
                <w:szCs w:val="20"/>
              </w:rPr>
              <w:t>Различать</w:t>
            </w:r>
            <w:r w:rsidRPr="009B1D66">
              <w:rPr>
                <w:rFonts w:ascii="Times New Roman" w:hAnsi="Times New Roman"/>
                <w:iCs/>
                <w:spacing w:val="24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звуки</w:t>
            </w:r>
            <w:r w:rsidRPr="009B1D66">
              <w:rPr>
                <w:rFonts w:ascii="Times New Roman" w:hAnsi="Times New Roman"/>
                <w:spacing w:val="24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24"/>
                <w:sz w:val="20"/>
                <w:szCs w:val="20"/>
              </w:rPr>
              <w:t>буквы:</w:t>
            </w:r>
            <w:r w:rsidRPr="009B1D66">
              <w:rPr>
                <w:rFonts w:ascii="Times New Roman" w:hAnsi="Times New Roman"/>
                <w:spacing w:val="-26"/>
                <w:w w:val="12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24"/>
                <w:sz w:val="20"/>
                <w:szCs w:val="20"/>
              </w:rPr>
              <w:t>буква</w:t>
            </w:r>
            <w:r w:rsidRPr="009B1D66">
              <w:rPr>
                <w:rFonts w:ascii="Times New Roman" w:hAnsi="Times New Roman"/>
                <w:spacing w:val="-22"/>
                <w:w w:val="12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24"/>
                <w:sz w:val="20"/>
                <w:szCs w:val="20"/>
              </w:rPr>
              <w:t xml:space="preserve">как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>знак</w:t>
            </w:r>
            <w:r w:rsidRPr="009B1D66">
              <w:rPr>
                <w:rFonts w:ascii="Times New Roman" w:hAnsi="Times New Roman"/>
                <w:spacing w:val="-8"/>
                <w:w w:val="119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>звука.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 xml:space="preserve">Различать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гласные</w:t>
            </w:r>
            <w:r w:rsidRPr="009B1D66">
              <w:rPr>
                <w:rFonts w:ascii="Times New Roman" w:hAnsi="Times New Roman"/>
                <w:spacing w:val="-23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согласные</w:t>
            </w:r>
            <w:r w:rsidRPr="009B1D66">
              <w:rPr>
                <w:rFonts w:ascii="Times New Roman" w:hAnsi="Times New Roman"/>
                <w:spacing w:val="-15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 xml:space="preserve">звуки,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гласные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ударные</w:t>
            </w:r>
            <w:r w:rsidRPr="009B1D66">
              <w:rPr>
                <w:rFonts w:ascii="Times New Roman" w:hAnsi="Times New Roman"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безударные,</w:t>
            </w:r>
            <w:r w:rsidRPr="009B1D66">
              <w:rPr>
                <w:rFonts w:ascii="Times New Roman" w:hAnsi="Times New Roman"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соглас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9B1D66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твёрдые</w:t>
            </w:r>
            <w:r w:rsidRPr="009B1D66">
              <w:rPr>
                <w:rFonts w:ascii="Times New Roman" w:hAnsi="Times New Roman"/>
                <w:spacing w:val="13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мягкие,</w:t>
            </w:r>
            <w:r w:rsidRPr="009B1D66">
              <w:rPr>
                <w:rFonts w:ascii="Times New Roman" w:hAnsi="Times New Roman"/>
                <w:spacing w:val="28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звонкие</w:t>
            </w:r>
            <w:r w:rsidRPr="009B1D66">
              <w:rPr>
                <w:rFonts w:ascii="Times New Roman" w:hAnsi="Times New Roman"/>
                <w:spacing w:val="-8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глу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хие,</w:t>
            </w:r>
            <w:r w:rsidRPr="009B1D66">
              <w:rPr>
                <w:rFonts w:ascii="Times New Roman" w:hAnsi="Times New Roman"/>
                <w:spacing w:val="32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парные</w:t>
            </w:r>
            <w:r w:rsidRPr="009B1D66">
              <w:rPr>
                <w:rFonts w:ascii="Times New Roman" w:hAnsi="Times New Roman"/>
                <w:spacing w:val="1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непарные;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буквы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глас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9B1D66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как</w:t>
            </w:r>
            <w:r w:rsidRPr="009B1D66">
              <w:rPr>
                <w:rFonts w:ascii="Times New Roman" w:hAnsi="Times New Roman"/>
                <w:spacing w:val="19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показатель</w:t>
            </w:r>
            <w:r w:rsidRPr="009B1D66">
              <w:rPr>
                <w:rFonts w:ascii="Times New Roman" w:hAnsi="Times New Roman"/>
                <w:spacing w:val="14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твёрдости</w:t>
            </w:r>
            <w:r w:rsidRPr="009B1D66">
              <w:rPr>
                <w:rFonts w:ascii="Times New Roman" w:hAnsi="Times New Roman"/>
                <w:spacing w:val="-19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–</w:t>
            </w:r>
            <w:r w:rsidRPr="009B1D6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мягко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сти</w:t>
            </w:r>
            <w:r w:rsidRPr="009B1D66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согласных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звуков.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2"/>
                <w:w w:val="111"/>
                <w:sz w:val="20"/>
                <w:szCs w:val="20"/>
              </w:rPr>
              <w:t>Обозначат</w:t>
            </w:r>
            <w:r w:rsidRPr="009B1D66">
              <w:rPr>
                <w:rFonts w:ascii="Times New Roman" w:hAnsi="Times New Roman"/>
                <w:iCs/>
                <w:w w:val="111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spacing w:val="2"/>
                <w:w w:val="111"/>
                <w:sz w:val="20"/>
                <w:szCs w:val="20"/>
              </w:rPr>
              <w:t>букв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у</w:t>
            </w:r>
            <w:r w:rsidRPr="009B1D66">
              <w:rPr>
                <w:rFonts w:ascii="Times New Roman" w:hAnsi="Times New Roman"/>
                <w:spacing w:val="9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05"/>
                <w:sz w:val="20"/>
                <w:szCs w:val="20"/>
              </w:rPr>
              <w:t>оо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2"/>
                <w:w w:val="112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2"/>
                <w:w w:val="112"/>
                <w:sz w:val="20"/>
                <w:szCs w:val="20"/>
              </w:rPr>
              <w:t>ву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ю</w:t>
            </w:r>
            <w:r w:rsidRPr="009B1D66">
              <w:rPr>
                <w:rFonts w:ascii="Times New Roman" w:hAnsi="Times New Roman"/>
                <w:spacing w:val="2"/>
                <w:w w:val="117"/>
                <w:sz w:val="20"/>
                <w:szCs w:val="20"/>
              </w:rPr>
              <w:t>щ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 xml:space="preserve">й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схемой.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425AF6" w:rsidRPr="009B1D66" w:rsidTr="007404F3">
        <w:trPr>
          <w:trHeight w:val="545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Букварный период.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81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Овладевать</w:t>
            </w:r>
            <w:r w:rsidRPr="009B1D66">
              <w:rPr>
                <w:rFonts w:ascii="Times New Roman" w:hAnsi="Times New Roman"/>
                <w:iCs/>
                <w:spacing w:val="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разборчивым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 xml:space="preserve">аккуратным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письмом</w:t>
            </w:r>
            <w:r w:rsidRPr="009B1D66">
              <w:rPr>
                <w:rFonts w:ascii="Times New Roman" w:hAnsi="Times New Roman"/>
                <w:spacing w:val="1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учётом гигиенических</w:t>
            </w:r>
            <w:r w:rsidRPr="009B1D66">
              <w:rPr>
                <w:rFonts w:ascii="Times New Roman" w:hAnsi="Times New Roman"/>
                <w:spacing w:val="3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тре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бований</w:t>
            </w:r>
            <w:r w:rsidRPr="009B1D66">
              <w:rPr>
                <w:rFonts w:ascii="Times New Roman" w:hAnsi="Times New Roman"/>
                <w:spacing w:val="-25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к</w:t>
            </w:r>
            <w:r w:rsidRPr="009B1D66">
              <w:rPr>
                <w:rFonts w:ascii="Times New Roman" w:hAnsi="Times New Roman"/>
                <w:spacing w:val="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этому 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виду</w:t>
            </w:r>
            <w:r w:rsidRPr="009B1D66">
              <w:rPr>
                <w:rFonts w:ascii="Times New Roman" w:hAnsi="Times New Roman"/>
                <w:spacing w:val="4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учебной</w:t>
            </w:r>
            <w:r w:rsidRPr="009B1D66">
              <w:rPr>
                <w:rFonts w:ascii="Times New Roman" w:hAnsi="Times New Roman"/>
                <w:spacing w:val="-2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работы. </w:t>
            </w:r>
            <w:r w:rsidRPr="009B1D66">
              <w:rPr>
                <w:rFonts w:ascii="Times New Roman" w:hAnsi="Times New Roman"/>
                <w:iCs/>
                <w:spacing w:val="2"/>
                <w:w w:val="116"/>
                <w:sz w:val="20"/>
                <w:szCs w:val="20"/>
              </w:rPr>
              <w:t>Различат</w:t>
            </w: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iCs/>
                <w:spacing w:val="10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spacing w:val="2"/>
                <w:w w:val="113"/>
                <w:sz w:val="20"/>
                <w:szCs w:val="20"/>
              </w:rPr>
              <w:t>использоват</w:t>
            </w: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pacing w:val="-43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ab/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р</w:t>
            </w:r>
            <w:r w:rsidRPr="009B1D66">
              <w:rPr>
                <w:rFonts w:ascii="Times New Roman" w:hAnsi="Times New Roman"/>
                <w:spacing w:val="2"/>
                <w:w w:val="117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spacing w:val="2"/>
                <w:w w:val="119"/>
                <w:sz w:val="20"/>
                <w:szCs w:val="20"/>
              </w:rPr>
              <w:t>з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spacing w:val="2"/>
                <w:w w:val="116"/>
                <w:sz w:val="20"/>
                <w:szCs w:val="20"/>
              </w:rPr>
              <w:t>ы</w:t>
            </w:r>
            <w:r w:rsidRPr="009B1D66">
              <w:rPr>
                <w:rFonts w:ascii="Times New Roman" w:hAnsi="Times New Roman"/>
                <w:w w:val="109"/>
                <w:sz w:val="20"/>
                <w:szCs w:val="20"/>
              </w:rPr>
              <w:t xml:space="preserve">е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виды 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штриховки.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w w:val="114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 xml:space="preserve">Ориентироваться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на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странице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пропи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си</w:t>
            </w:r>
            <w:r w:rsidRPr="009B1D66">
              <w:rPr>
                <w:rFonts w:ascii="Times New Roman" w:hAnsi="Times New Roman"/>
                <w:spacing w:val="2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на</w:t>
            </w:r>
            <w:r w:rsidRPr="009B1D66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строке</w:t>
            </w:r>
            <w:r w:rsidRPr="009B1D66">
              <w:rPr>
                <w:rFonts w:ascii="Times New Roman" w:hAnsi="Times New Roman"/>
                <w:spacing w:val="-10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прописи.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>Выделять</w:t>
            </w:r>
            <w:r w:rsidRPr="009B1D66">
              <w:rPr>
                <w:rFonts w:ascii="Times New Roman" w:hAnsi="Times New Roman"/>
                <w:iCs/>
                <w:spacing w:val="-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звук</w:t>
            </w:r>
            <w:r w:rsidRPr="009B1D66">
              <w:rPr>
                <w:rFonts w:ascii="Times New Roman" w:hAnsi="Times New Roman"/>
                <w:spacing w:val="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(звуки)</w:t>
            </w:r>
            <w:r w:rsidRPr="009B1D66">
              <w:rPr>
                <w:rFonts w:ascii="Times New Roman" w:hAnsi="Times New Roman"/>
                <w:spacing w:val="-1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слове.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Находить</w:t>
            </w:r>
            <w:r w:rsidRPr="009B1D66">
              <w:rPr>
                <w:rFonts w:ascii="Times New Roman" w:hAnsi="Times New Roman"/>
                <w:iCs/>
                <w:spacing w:val="-6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заданным</w:t>
            </w:r>
            <w:r w:rsidRPr="009B1D66">
              <w:rPr>
                <w:rFonts w:ascii="Times New Roman" w:hAnsi="Times New Roman"/>
                <w:spacing w:val="-14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звуком.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7"/>
                <w:sz w:val="20"/>
                <w:szCs w:val="20"/>
              </w:rPr>
              <w:t>Различать</w:t>
            </w:r>
            <w:r w:rsidRPr="009B1D66">
              <w:rPr>
                <w:rFonts w:ascii="Times New Roman" w:hAnsi="Times New Roman"/>
                <w:iCs/>
                <w:spacing w:val="24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звуки</w:t>
            </w:r>
            <w:r w:rsidRPr="009B1D66">
              <w:rPr>
                <w:rFonts w:ascii="Times New Roman" w:hAnsi="Times New Roman"/>
                <w:spacing w:val="24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24"/>
                <w:sz w:val="20"/>
                <w:szCs w:val="20"/>
              </w:rPr>
              <w:t>буквы:</w:t>
            </w:r>
            <w:r w:rsidRPr="009B1D66">
              <w:rPr>
                <w:rFonts w:ascii="Times New Roman" w:hAnsi="Times New Roman"/>
                <w:spacing w:val="-26"/>
                <w:w w:val="12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24"/>
                <w:sz w:val="20"/>
                <w:szCs w:val="20"/>
              </w:rPr>
              <w:t>буква</w:t>
            </w:r>
            <w:r w:rsidRPr="009B1D66">
              <w:rPr>
                <w:rFonts w:ascii="Times New Roman" w:hAnsi="Times New Roman"/>
                <w:spacing w:val="-22"/>
                <w:w w:val="12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24"/>
                <w:sz w:val="20"/>
                <w:szCs w:val="20"/>
              </w:rPr>
              <w:t xml:space="preserve">как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>знак</w:t>
            </w:r>
            <w:r w:rsidRPr="009B1D66">
              <w:rPr>
                <w:rFonts w:ascii="Times New Roman" w:hAnsi="Times New Roman"/>
                <w:spacing w:val="-8"/>
                <w:w w:val="119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>звука.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 xml:space="preserve">Различать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гласные</w:t>
            </w:r>
            <w:r w:rsidRPr="009B1D66">
              <w:rPr>
                <w:rFonts w:ascii="Times New Roman" w:hAnsi="Times New Roman"/>
                <w:spacing w:val="-23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согласные</w:t>
            </w:r>
            <w:r w:rsidRPr="009B1D66">
              <w:rPr>
                <w:rFonts w:ascii="Times New Roman" w:hAnsi="Times New Roman"/>
                <w:spacing w:val="-15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 xml:space="preserve">звуки,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гласные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ударные</w:t>
            </w:r>
            <w:r w:rsidRPr="009B1D66">
              <w:rPr>
                <w:rFonts w:ascii="Times New Roman" w:hAnsi="Times New Roman"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безударные,</w:t>
            </w:r>
            <w:r w:rsidRPr="009B1D66">
              <w:rPr>
                <w:rFonts w:ascii="Times New Roman" w:hAnsi="Times New Roman"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соглас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9B1D66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твёрдые</w:t>
            </w:r>
            <w:r w:rsidRPr="009B1D66">
              <w:rPr>
                <w:rFonts w:ascii="Times New Roman" w:hAnsi="Times New Roman"/>
                <w:spacing w:val="13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мягкие,</w:t>
            </w:r>
            <w:r w:rsidRPr="009B1D66">
              <w:rPr>
                <w:rFonts w:ascii="Times New Roman" w:hAnsi="Times New Roman"/>
                <w:spacing w:val="28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звонкие</w:t>
            </w:r>
            <w:r w:rsidRPr="009B1D66">
              <w:rPr>
                <w:rFonts w:ascii="Times New Roman" w:hAnsi="Times New Roman"/>
                <w:spacing w:val="-8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глу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хие,</w:t>
            </w:r>
            <w:r w:rsidRPr="009B1D66">
              <w:rPr>
                <w:rFonts w:ascii="Times New Roman" w:hAnsi="Times New Roman"/>
                <w:spacing w:val="32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парные</w:t>
            </w:r>
            <w:r w:rsidRPr="009B1D66">
              <w:rPr>
                <w:rFonts w:ascii="Times New Roman" w:hAnsi="Times New Roman"/>
                <w:spacing w:val="1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непарные;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буквы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глас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9B1D66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как</w:t>
            </w:r>
            <w:r w:rsidRPr="009B1D66">
              <w:rPr>
                <w:rFonts w:ascii="Times New Roman" w:hAnsi="Times New Roman"/>
                <w:spacing w:val="19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показатель</w:t>
            </w:r>
            <w:r w:rsidRPr="009B1D66">
              <w:rPr>
                <w:rFonts w:ascii="Times New Roman" w:hAnsi="Times New Roman"/>
                <w:spacing w:val="14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твёрдости</w:t>
            </w:r>
            <w:r w:rsidRPr="009B1D66">
              <w:rPr>
                <w:rFonts w:ascii="Times New Roman" w:hAnsi="Times New Roman"/>
                <w:spacing w:val="-19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–</w:t>
            </w:r>
            <w:r w:rsidRPr="009B1D6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мягко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сти</w:t>
            </w:r>
            <w:r w:rsidRPr="009B1D66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согласных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звуков.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2"/>
                <w:w w:val="111"/>
                <w:sz w:val="20"/>
                <w:szCs w:val="20"/>
              </w:rPr>
              <w:t>Обозначат</w:t>
            </w:r>
            <w:r w:rsidRPr="009B1D66">
              <w:rPr>
                <w:rFonts w:ascii="Times New Roman" w:hAnsi="Times New Roman"/>
                <w:iCs/>
                <w:w w:val="111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spacing w:val="2"/>
                <w:w w:val="111"/>
                <w:sz w:val="20"/>
                <w:szCs w:val="20"/>
              </w:rPr>
              <w:t>букв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у</w:t>
            </w:r>
            <w:r w:rsidRPr="009B1D66">
              <w:rPr>
                <w:rFonts w:ascii="Times New Roman" w:hAnsi="Times New Roman"/>
                <w:spacing w:val="9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05"/>
                <w:sz w:val="20"/>
                <w:szCs w:val="20"/>
              </w:rPr>
              <w:t>оо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2"/>
                <w:w w:val="112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2"/>
                <w:w w:val="112"/>
                <w:sz w:val="20"/>
                <w:szCs w:val="20"/>
              </w:rPr>
              <w:t>ву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ю</w:t>
            </w:r>
            <w:r w:rsidRPr="009B1D66">
              <w:rPr>
                <w:rFonts w:ascii="Times New Roman" w:hAnsi="Times New Roman"/>
                <w:spacing w:val="2"/>
                <w:w w:val="117"/>
                <w:sz w:val="20"/>
                <w:szCs w:val="20"/>
              </w:rPr>
              <w:t>щ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 xml:space="preserve">й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схемой.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 xml:space="preserve">Различать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гласные</w:t>
            </w:r>
            <w:r w:rsidRPr="009B1D66">
              <w:rPr>
                <w:rFonts w:ascii="Times New Roman" w:hAnsi="Times New Roman"/>
                <w:spacing w:val="-23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согласные</w:t>
            </w:r>
            <w:r w:rsidRPr="009B1D66">
              <w:rPr>
                <w:rFonts w:ascii="Times New Roman" w:hAnsi="Times New Roman"/>
                <w:spacing w:val="-15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9"/>
                <w:sz w:val="20"/>
                <w:szCs w:val="20"/>
              </w:rPr>
              <w:t xml:space="preserve">звуки,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гласные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ударные</w:t>
            </w:r>
            <w:r w:rsidRPr="009B1D66">
              <w:rPr>
                <w:rFonts w:ascii="Times New Roman" w:hAnsi="Times New Roman"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безударные,</w:t>
            </w:r>
            <w:r w:rsidRPr="009B1D66">
              <w:rPr>
                <w:rFonts w:ascii="Times New Roman" w:hAnsi="Times New Roman"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соглас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9B1D66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твёрдые</w:t>
            </w:r>
            <w:r w:rsidRPr="009B1D66">
              <w:rPr>
                <w:rFonts w:ascii="Times New Roman" w:hAnsi="Times New Roman"/>
                <w:spacing w:val="13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мягкие,</w:t>
            </w:r>
            <w:r w:rsidRPr="009B1D66">
              <w:rPr>
                <w:rFonts w:ascii="Times New Roman" w:hAnsi="Times New Roman"/>
                <w:spacing w:val="28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звонкие</w:t>
            </w:r>
            <w:r w:rsidRPr="009B1D66">
              <w:rPr>
                <w:rFonts w:ascii="Times New Roman" w:hAnsi="Times New Roman"/>
                <w:spacing w:val="-8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глу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хие,</w:t>
            </w:r>
            <w:r w:rsidRPr="009B1D66">
              <w:rPr>
                <w:rFonts w:ascii="Times New Roman" w:hAnsi="Times New Roman"/>
                <w:spacing w:val="32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парные</w:t>
            </w:r>
            <w:r w:rsidRPr="009B1D66">
              <w:rPr>
                <w:rFonts w:ascii="Times New Roman" w:hAnsi="Times New Roman"/>
                <w:spacing w:val="1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непарные;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буквы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глас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9B1D66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как</w:t>
            </w:r>
            <w:r w:rsidRPr="009B1D66">
              <w:rPr>
                <w:rFonts w:ascii="Times New Roman" w:hAnsi="Times New Roman"/>
                <w:spacing w:val="19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показатель</w:t>
            </w:r>
            <w:r w:rsidRPr="009B1D66">
              <w:rPr>
                <w:rFonts w:ascii="Times New Roman" w:hAnsi="Times New Roman"/>
                <w:spacing w:val="14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твёрдости</w:t>
            </w:r>
            <w:r w:rsidRPr="009B1D66">
              <w:rPr>
                <w:rFonts w:ascii="Times New Roman" w:hAnsi="Times New Roman"/>
                <w:spacing w:val="-19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–</w:t>
            </w:r>
            <w:r w:rsidRPr="009B1D6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мягко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сти</w:t>
            </w:r>
            <w:r w:rsidRPr="009B1D66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согласных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звуков.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-4"/>
                <w:w w:val="113"/>
                <w:sz w:val="20"/>
                <w:szCs w:val="20"/>
              </w:rPr>
              <w:t>Определят</w:t>
            </w: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pacing w:val="-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4"/>
                <w:w w:val="113"/>
                <w:sz w:val="20"/>
                <w:szCs w:val="20"/>
              </w:rPr>
              <w:t>парны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-8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4"/>
                <w:w w:val="113"/>
                <w:sz w:val="20"/>
                <w:szCs w:val="20"/>
              </w:rPr>
              <w:t>непарны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-12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4"/>
                <w:sz w:val="20"/>
                <w:szCs w:val="20"/>
              </w:rPr>
              <w:t>п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4"/>
                <w:w w:val="112"/>
                <w:sz w:val="20"/>
                <w:szCs w:val="20"/>
              </w:rPr>
              <w:t>звон</w:t>
            </w:r>
            <w:r w:rsidRPr="009B1D66">
              <w:rPr>
                <w:rFonts w:ascii="Times New Roman" w:hAnsi="Times New Roman"/>
                <w:spacing w:val="-5"/>
                <w:w w:val="114"/>
                <w:sz w:val="20"/>
                <w:szCs w:val="20"/>
              </w:rPr>
              <w:t>кост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-10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–</w:t>
            </w:r>
            <w:r w:rsidRPr="009B1D66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4"/>
                <w:w w:val="112"/>
                <w:sz w:val="20"/>
                <w:szCs w:val="20"/>
              </w:rPr>
              <w:t>глухост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-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4"/>
                <w:w w:val="112"/>
                <w:sz w:val="20"/>
                <w:szCs w:val="20"/>
              </w:rPr>
              <w:t>согласны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-8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-5"/>
                <w:w w:val="120"/>
                <w:sz w:val="20"/>
                <w:szCs w:val="20"/>
              </w:rPr>
              <w:t>звуки.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7"/>
                <w:sz w:val="20"/>
                <w:szCs w:val="20"/>
              </w:rPr>
              <w:t>Делить</w:t>
            </w:r>
            <w:r w:rsidRPr="009B1D66">
              <w:rPr>
                <w:rFonts w:ascii="Times New Roman" w:hAnsi="Times New Roman"/>
                <w:iCs/>
                <w:spacing w:val="-7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на</w:t>
            </w:r>
            <w:r w:rsidRPr="009B1D66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слоги.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0"/>
                <w:sz w:val="20"/>
                <w:szCs w:val="20"/>
              </w:rPr>
              <w:t>Соотносить</w:t>
            </w:r>
            <w:r w:rsidRPr="009B1D66">
              <w:rPr>
                <w:rFonts w:ascii="Times New Roman" w:hAnsi="Times New Roman"/>
                <w:iCs/>
                <w:spacing w:val="35"/>
                <w:w w:val="1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  со </w:t>
            </w:r>
            <w:r w:rsidRPr="009B1D66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 xml:space="preserve">слогоударными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схема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w w:val="116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4"/>
                <w:sz w:val="20"/>
                <w:szCs w:val="20"/>
              </w:rPr>
              <w:t xml:space="preserve">Овладевать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начертанием письменных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букв.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4"/>
                <w:sz w:val="20"/>
                <w:szCs w:val="20"/>
              </w:rPr>
              <w:t>Писать</w:t>
            </w:r>
            <w:r w:rsidRPr="009B1D66">
              <w:rPr>
                <w:rFonts w:ascii="Times New Roman" w:hAnsi="Times New Roman"/>
                <w:iCs/>
                <w:spacing w:val="-2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буквы,</w:t>
            </w:r>
            <w:r w:rsidRPr="009B1D66">
              <w:rPr>
                <w:rFonts w:ascii="Times New Roman" w:hAnsi="Times New Roman"/>
                <w:spacing w:val="-10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буквосочетания,</w:t>
            </w:r>
            <w:r w:rsidRPr="009B1D66">
              <w:rPr>
                <w:rFonts w:ascii="Times New Roman" w:hAnsi="Times New Roman"/>
                <w:spacing w:val="-20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слоги,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слова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,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предложени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я</w:t>
            </w:r>
            <w:r w:rsidRPr="009B1D66">
              <w:rPr>
                <w:rFonts w:ascii="Times New Roman" w:hAnsi="Times New Roman"/>
                <w:spacing w:val="8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2"/>
                <w:w w:val="101"/>
                <w:sz w:val="20"/>
                <w:szCs w:val="20"/>
              </w:rPr>
              <w:t>б</w:t>
            </w:r>
            <w:r w:rsidRPr="009B1D66">
              <w:rPr>
                <w:rFonts w:ascii="Times New Roman" w:hAnsi="Times New Roman"/>
                <w:spacing w:val="2"/>
                <w:w w:val="118"/>
                <w:sz w:val="20"/>
                <w:szCs w:val="20"/>
              </w:rPr>
              <w:t>л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ю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де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spacing w:val="2"/>
                <w:w w:val="116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м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гигиенических</w:t>
            </w:r>
            <w:r w:rsidRPr="009B1D66">
              <w:rPr>
                <w:rFonts w:ascii="Times New Roman" w:hAnsi="Times New Roman"/>
                <w:spacing w:val="6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норм.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7"/>
                <w:sz w:val="20"/>
                <w:szCs w:val="20"/>
              </w:rPr>
              <w:t xml:space="preserve">Писать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диктовку</w:t>
            </w:r>
            <w:r w:rsidRPr="009B1D66">
              <w:rPr>
                <w:rFonts w:ascii="Times New Roman" w:hAnsi="Times New Roman"/>
                <w:spacing w:val="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pacing w:val="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2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предло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жения,  написание</w:t>
            </w:r>
            <w:r w:rsidRPr="009B1D66">
              <w:rPr>
                <w:rFonts w:ascii="Times New Roman" w:hAnsi="Times New Roman"/>
                <w:spacing w:val="10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которых</w:t>
            </w:r>
            <w:r w:rsidRPr="009B1D66">
              <w:rPr>
                <w:rFonts w:ascii="Times New Roman" w:hAnsi="Times New Roman"/>
                <w:spacing w:val="13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9B1D6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расхо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дится</w:t>
            </w:r>
            <w:r w:rsidRPr="009B1D66">
              <w:rPr>
                <w:rFonts w:ascii="Times New Roman" w:hAnsi="Times New Roman"/>
                <w:spacing w:val="-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Усваивать</w:t>
            </w:r>
            <w:r w:rsidRPr="009B1D66">
              <w:rPr>
                <w:rFonts w:ascii="Times New Roman" w:hAnsi="Times New Roman"/>
                <w:iCs/>
                <w:spacing w:val="10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приёмы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п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w w:val="118"/>
                <w:sz w:val="20"/>
                <w:szCs w:val="20"/>
              </w:rPr>
              <w:t>л</w:t>
            </w:r>
            <w:r w:rsidRPr="009B1D66">
              <w:rPr>
                <w:rFonts w:ascii="Times New Roman" w:hAnsi="Times New Roman"/>
                <w:w w:val="109"/>
                <w:sz w:val="20"/>
                <w:szCs w:val="20"/>
              </w:rPr>
              <w:t>ед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w w:val="118"/>
                <w:sz w:val="20"/>
                <w:szCs w:val="20"/>
              </w:rPr>
              <w:t>л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ность </w:t>
            </w:r>
            <w:r w:rsidRPr="009B1D66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правильного</w:t>
            </w:r>
            <w:r w:rsidRPr="009B1D66">
              <w:rPr>
                <w:rFonts w:ascii="Times New Roman" w:hAnsi="Times New Roman"/>
                <w:spacing w:val="-15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списывания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>Понимать</w:t>
            </w:r>
            <w:r w:rsidRPr="009B1D66">
              <w:rPr>
                <w:rFonts w:ascii="Times New Roman" w:hAnsi="Times New Roman"/>
                <w:iCs/>
                <w:spacing w:val="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функции</w:t>
            </w:r>
            <w:r w:rsidRPr="009B1D66">
              <w:rPr>
                <w:rFonts w:ascii="Times New Roman" w:hAnsi="Times New Roman"/>
                <w:spacing w:val="5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небуквенных</w:t>
            </w:r>
            <w:r w:rsidRPr="009B1D66">
              <w:rPr>
                <w:rFonts w:ascii="Times New Roman" w:hAnsi="Times New Roman"/>
                <w:spacing w:val="-22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гра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фических</w:t>
            </w:r>
            <w:r w:rsidRPr="009B1D66">
              <w:rPr>
                <w:rFonts w:ascii="Times New Roman" w:hAnsi="Times New Roman"/>
                <w:spacing w:val="28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средств:</w:t>
            </w:r>
            <w:r w:rsidRPr="009B1D66">
              <w:rPr>
                <w:rFonts w:ascii="Times New Roman" w:hAnsi="Times New Roman"/>
                <w:spacing w:val="-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пробела</w:t>
            </w:r>
            <w:r w:rsidRPr="009B1D66">
              <w:rPr>
                <w:rFonts w:ascii="Times New Roman" w:hAnsi="Times New Roman"/>
                <w:spacing w:val="-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между</w:t>
            </w:r>
            <w:r w:rsidRPr="009B1D66">
              <w:rPr>
                <w:rFonts w:ascii="Times New Roman" w:hAnsi="Times New Roman"/>
                <w:spacing w:val="16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0"/>
                <w:sz w:val="20"/>
                <w:szCs w:val="20"/>
              </w:rPr>
              <w:t>сло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 xml:space="preserve">-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вами,</w:t>
            </w:r>
            <w:r w:rsidRPr="009B1D66">
              <w:rPr>
                <w:rFonts w:ascii="Times New Roman" w:hAnsi="Times New Roman"/>
                <w:spacing w:val="22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знака</w:t>
            </w:r>
            <w:r w:rsidRPr="009B1D66">
              <w:rPr>
                <w:rFonts w:ascii="Times New Roman" w:hAnsi="Times New Roman"/>
                <w:spacing w:val="30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переноса,</w:t>
            </w:r>
            <w:r w:rsidRPr="009B1D66">
              <w:rPr>
                <w:rFonts w:ascii="Times New Roman" w:hAnsi="Times New Roman"/>
                <w:spacing w:val="-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красной</w:t>
            </w:r>
            <w:r w:rsidRPr="009B1D66">
              <w:rPr>
                <w:rFonts w:ascii="Times New Roman" w:hAnsi="Times New Roman"/>
                <w:spacing w:val="7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строки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(абзаца).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 xml:space="preserve">Сопоставлять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слова,</w:t>
            </w:r>
            <w:r w:rsidRPr="009B1D66">
              <w:rPr>
                <w:rFonts w:ascii="Times New Roman" w:hAnsi="Times New Roman"/>
                <w:spacing w:val="7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различающиеся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одним </w:t>
            </w:r>
            <w:r w:rsidRPr="009B1D66">
              <w:rPr>
                <w:rFonts w:ascii="Times New Roman" w:hAnsi="Times New Roman"/>
                <w:spacing w:val="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звуком.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pacing w:val="28"/>
                <w:w w:val="113"/>
                <w:sz w:val="20"/>
                <w:szCs w:val="20"/>
              </w:rPr>
            </w:pPr>
            <w:r w:rsidRPr="008A210D">
              <w:rPr>
                <w:iCs/>
                <w:w w:val="112"/>
                <w:sz w:val="20"/>
                <w:szCs w:val="20"/>
              </w:rPr>
              <w:t>Воспроизводить</w:t>
            </w:r>
            <w:r w:rsidRPr="008A210D">
              <w:rPr>
                <w:iCs/>
                <w:spacing w:val="-14"/>
                <w:w w:val="112"/>
                <w:sz w:val="20"/>
                <w:szCs w:val="20"/>
              </w:rPr>
              <w:t xml:space="preserve"> </w:t>
            </w:r>
            <w:r w:rsidRPr="008A210D">
              <w:rPr>
                <w:w w:val="112"/>
                <w:sz w:val="20"/>
                <w:szCs w:val="20"/>
              </w:rPr>
              <w:t>звуковую</w:t>
            </w:r>
            <w:r w:rsidRPr="008A210D">
              <w:rPr>
                <w:spacing w:val="-14"/>
                <w:w w:val="112"/>
                <w:sz w:val="20"/>
                <w:szCs w:val="20"/>
              </w:rPr>
              <w:t xml:space="preserve"> </w:t>
            </w:r>
            <w:r w:rsidRPr="008A210D">
              <w:rPr>
                <w:w w:val="112"/>
                <w:sz w:val="20"/>
                <w:szCs w:val="20"/>
              </w:rPr>
              <w:t>форму</w:t>
            </w:r>
            <w:r w:rsidRPr="008A210D">
              <w:rPr>
                <w:spacing w:val="-19"/>
                <w:w w:val="112"/>
                <w:sz w:val="20"/>
                <w:szCs w:val="20"/>
              </w:rPr>
              <w:t xml:space="preserve"> </w:t>
            </w:r>
            <w:r w:rsidRPr="008A210D">
              <w:rPr>
                <w:w w:val="112"/>
                <w:sz w:val="20"/>
                <w:szCs w:val="20"/>
              </w:rPr>
              <w:t xml:space="preserve">слога </w:t>
            </w:r>
            <w:r w:rsidRPr="008A210D">
              <w:rPr>
                <w:sz w:val="20"/>
                <w:szCs w:val="20"/>
              </w:rPr>
              <w:t>и</w:t>
            </w:r>
            <w:r w:rsidRPr="008A210D">
              <w:rPr>
                <w:spacing w:val="38"/>
                <w:sz w:val="20"/>
                <w:szCs w:val="20"/>
              </w:rPr>
              <w:t xml:space="preserve"> </w:t>
            </w:r>
            <w:r w:rsidRPr="008A210D">
              <w:rPr>
                <w:sz w:val="20"/>
                <w:szCs w:val="20"/>
              </w:rPr>
              <w:t xml:space="preserve">слова </w:t>
            </w:r>
            <w:r w:rsidRPr="008A210D">
              <w:rPr>
                <w:spacing w:val="29"/>
                <w:sz w:val="20"/>
                <w:szCs w:val="20"/>
              </w:rPr>
              <w:t xml:space="preserve"> </w:t>
            </w:r>
            <w:r w:rsidRPr="008A210D">
              <w:rPr>
                <w:sz w:val="20"/>
                <w:szCs w:val="20"/>
              </w:rPr>
              <w:t>по</w:t>
            </w:r>
            <w:r w:rsidRPr="008A210D">
              <w:rPr>
                <w:spacing w:val="40"/>
                <w:sz w:val="20"/>
                <w:szCs w:val="20"/>
              </w:rPr>
              <w:t xml:space="preserve"> </w:t>
            </w:r>
            <w:r w:rsidRPr="008A210D">
              <w:rPr>
                <w:sz w:val="20"/>
                <w:szCs w:val="20"/>
              </w:rPr>
              <w:t xml:space="preserve">его  </w:t>
            </w:r>
            <w:r w:rsidRPr="008A210D">
              <w:rPr>
                <w:w w:val="113"/>
                <w:sz w:val="20"/>
                <w:szCs w:val="20"/>
              </w:rPr>
              <w:t>буквенной</w:t>
            </w:r>
            <w:r w:rsidRPr="008A210D">
              <w:rPr>
                <w:spacing w:val="9"/>
                <w:w w:val="113"/>
                <w:sz w:val="20"/>
                <w:szCs w:val="20"/>
              </w:rPr>
              <w:t xml:space="preserve"> </w:t>
            </w:r>
            <w:r w:rsidRPr="008A210D">
              <w:rPr>
                <w:w w:val="113"/>
                <w:sz w:val="20"/>
                <w:szCs w:val="20"/>
              </w:rPr>
              <w:t>записи</w:t>
            </w:r>
            <w:r w:rsidRPr="008A210D">
              <w:rPr>
                <w:spacing w:val="28"/>
                <w:w w:val="113"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Запоминать</w:t>
            </w:r>
            <w:r w:rsidRPr="009B1D66">
              <w:rPr>
                <w:rFonts w:ascii="Times New Roman" w:hAnsi="Times New Roman"/>
                <w:iCs/>
                <w:spacing w:val="2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правила</w:t>
            </w:r>
            <w:r w:rsidRPr="009B1D66">
              <w:rPr>
                <w:rFonts w:ascii="Times New Roman" w:hAnsi="Times New Roman"/>
                <w:spacing w:val="15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правописания</w:t>
            </w:r>
            <w:r w:rsidRPr="009B1D66">
              <w:rPr>
                <w:rFonts w:ascii="Times New Roman" w:hAnsi="Times New Roman"/>
                <w:spacing w:val="-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применять</w:t>
            </w:r>
            <w:r w:rsidRPr="009B1D66">
              <w:rPr>
                <w:rFonts w:ascii="Times New Roman" w:hAnsi="Times New Roman"/>
                <w:iCs/>
                <w:spacing w:val="40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9B1D66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при  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письме:</w:t>
            </w:r>
            <w:r w:rsidRPr="009B1D66">
              <w:rPr>
                <w:rFonts w:ascii="Times New Roman" w:hAnsi="Times New Roman"/>
                <w:spacing w:val="42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w w:val="110"/>
                <w:sz w:val="20"/>
                <w:szCs w:val="20"/>
              </w:rPr>
              <w:t>обозначе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ние  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букв 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гласных</w:t>
            </w:r>
            <w:r w:rsidRPr="009B1D66">
              <w:rPr>
                <w:rFonts w:ascii="Times New Roman" w:hAnsi="Times New Roman"/>
                <w:spacing w:val="40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после  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шипящих </w:t>
            </w:r>
            <w:r w:rsidRPr="009B1D66">
              <w:rPr>
                <w:rFonts w:ascii="Times New Roman" w:hAnsi="Times New Roman"/>
                <w:spacing w:val="10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в </w:t>
            </w:r>
            <w:r w:rsidRPr="009B1D66">
              <w:rPr>
                <w:rFonts w:ascii="Times New Roman" w:hAnsi="Times New Roman"/>
                <w:spacing w:val="5"/>
                <w:w w:val="114"/>
                <w:sz w:val="20"/>
                <w:szCs w:val="20"/>
              </w:rPr>
              <w:t>позици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-48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4"/>
                <w:sz w:val="20"/>
                <w:szCs w:val="20"/>
              </w:rPr>
              <w:t>по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д</w:t>
            </w:r>
            <w:r w:rsidRPr="009B1D66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ab/>
            </w:r>
            <w:r w:rsidRPr="009B1D66">
              <w:rPr>
                <w:rFonts w:ascii="Times New Roman" w:hAnsi="Times New Roman"/>
                <w:spacing w:val="4"/>
                <w:w w:val="111"/>
                <w:sz w:val="20"/>
                <w:szCs w:val="20"/>
              </w:rPr>
              <w:t>ударение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м</w:t>
            </w:r>
            <w:r w:rsidRPr="009B1D66">
              <w:rPr>
                <w:rFonts w:ascii="Times New Roman" w:hAnsi="Times New Roman"/>
                <w:spacing w:val="-45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ab/>
            </w:r>
            <w:r w:rsidRPr="009B1D66">
              <w:rPr>
                <w:rFonts w:ascii="Times New Roman" w:hAnsi="Times New Roman"/>
                <w:spacing w:val="4"/>
                <w:w w:val="105"/>
                <w:sz w:val="20"/>
                <w:szCs w:val="20"/>
              </w:rPr>
              <w:t>(</w:t>
            </w:r>
            <w:r w:rsidRPr="009B1D66">
              <w:rPr>
                <w:rFonts w:ascii="Times New Roman" w:hAnsi="Times New Roman"/>
                <w:bCs/>
                <w:iCs/>
                <w:spacing w:val="4"/>
                <w:w w:val="114"/>
                <w:sz w:val="20"/>
                <w:szCs w:val="20"/>
              </w:rPr>
              <w:t>ч</w:t>
            </w:r>
            <w:r w:rsidRPr="009B1D66">
              <w:rPr>
                <w:rFonts w:ascii="Times New Roman" w:hAnsi="Times New Roman"/>
                <w:bCs/>
                <w:iCs/>
                <w:spacing w:val="4"/>
                <w:w w:val="115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bCs/>
                <w:iCs/>
                <w:spacing w:val="4"/>
                <w:w w:val="126"/>
                <w:sz w:val="20"/>
                <w:szCs w:val="20"/>
              </w:rPr>
              <w:t>–</w:t>
            </w:r>
            <w:r w:rsidRPr="009B1D66">
              <w:rPr>
                <w:rFonts w:ascii="Times New Roman" w:hAnsi="Times New Roman"/>
                <w:bCs/>
                <w:iCs/>
                <w:spacing w:val="4"/>
                <w:w w:val="108"/>
                <w:sz w:val="20"/>
                <w:szCs w:val="20"/>
              </w:rPr>
              <w:t>щ</w:t>
            </w:r>
            <w:r w:rsidRPr="009B1D66">
              <w:rPr>
                <w:rFonts w:ascii="Times New Roman" w:hAnsi="Times New Roman"/>
                <w:bCs/>
                <w:iCs/>
                <w:spacing w:val="4"/>
                <w:w w:val="115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bCs/>
                <w:iCs/>
                <w:w w:val="116"/>
                <w:sz w:val="20"/>
                <w:szCs w:val="20"/>
              </w:rPr>
              <w:t xml:space="preserve">, </w:t>
            </w:r>
            <w:r w:rsidRPr="009B1D66">
              <w:rPr>
                <w:rFonts w:ascii="Times New Roman" w:hAnsi="Times New Roman"/>
                <w:bCs/>
                <w:iCs/>
                <w:spacing w:val="2"/>
                <w:w w:val="113"/>
                <w:sz w:val="20"/>
                <w:szCs w:val="20"/>
              </w:rPr>
              <w:t>чу–щу</w:t>
            </w:r>
            <w:r w:rsidRPr="009B1D66">
              <w:rPr>
                <w:rFonts w:ascii="Times New Roman" w:hAnsi="Times New Roman"/>
                <w:bCs/>
                <w:iCs/>
                <w:w w:val="113"/>
                <w:sz w:val="20"/>
                <w:szCs w:val="20"/>
              </w:rPr>
              <w:t xml:space="preserve">, </w:t>
            </w:r>
            <w:r w:rsidRPr="009B1D66">
              <w:rPr>
                <w:rFonts w:ascii="Times New Roman" w:hAnsi="Times New Roman"/>
                <w:bCs/>
                <w:iCs/>
                <w:spacing w:val="34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spacing w:val="2"/>
                <w:w w:val="113"/>
                <w:sz w:val="20"/>
                <w:szCs w:val="20"/>
              </w:rPr>
              <w:t>жи–ши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>)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;</w:t>
            </w:r>
            <w:r w:rsidRPr="009B1D66">
              <w:rPr>
                <w:rFonts w:ascii="Times New Roman" w:hAnsi="Times New Roman"/>
                <w:spacing w:val="12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>заглавна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я </w:t>
            </w:r>
            <w:r w:rsidRPr="009B1D66">
              <w:rPr>
                <w:rFonts w:ascii="Times New Roman" w:hAnsi="Times New Roman"/>
                <w:spacing w:val="28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>букв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а  в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начал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е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предложения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,</w:t>
            </w:r>
            <w:r w:rsidRPr="009B1D66">
              <w:rPr>
                <w:rFonts w:ascii="Times New Roman" w:hAnsi="Times New Roman"/>
                <w:spacing w:val="14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имена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х </w:t>
            </w:r>
            <w:r w:rsidRPr="009B1D66">
              <w:rPr>
                <w:rFonts w:ascii="Times New Roman" w:hAnsi="Times New Roman"/>
                <w:spacing w:val="2"/>
                <w:w w:val="104"/>
                <w:sz w:val="20"/>
                <w:szCs w:val="20"/>
              </w:rPr>
              <w:t>соб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ственных;</w:t>
            </w:r>
            <w:r w:rsidRPr="009B1D66">
              <w:rPr>
                <w:rFonts w:ascii="Times New Roman" w:hAnsi="Times New Roman"/>
                <w:spacing w:val="8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раздельное написание</w:t>
            </w:r>
            <w:r w:rsidRPr="009B1D66">
              <w:rPr>
                <w:rFonts w:ascii="Times New Roman" w:hAnsi="Times New Roman"/>
                <w:spacing w:val="8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слов; </w:t>
            </w:r>
            <w:r w:rsidRPr="009B1D66">
              <w:rPr>
                <w:rFonts w:ascii="Times New Roman" w:hAnsi="Times New Roman"/>
                <w:w w:val="110"/>
                <w:sz w:val="20"/>
                <w:szCs w:val="20"/>
              </w:rPr>
              <w:t>перенос</w:t>
            </w:r>
            <w:r w:rsidRPr="009B1D66">
              <w:rPr>
                <w:rFonts w:ascii="Times New Roman" w:hAnsi="Times New Roman"/>
                <w:spacing w:val="44"/>
                <w:w w:val="1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 </w:t>
            </w:r>
            <w:r w:rsidRPr="009B1D66">
              <w:rPr>
                <w:rFonts w:ascii="Times New Roman" w:hAnsi="Times New Roman"/>
                <w:spacing w:val="3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Pr="009B1D66">
              <w:rPr>
                <w:rFonts w:ascii="Times New Roman" w:hAnsi="Times New Roman"/>
                <w:spacing w:val="2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стечения</w:t>
            </w:r>
            <w:r w:rsidRPr="009B1D66">
              <w:rPr>
                <w:rFonts w:ascii="Times New Roman" w:hAnsi="Times New Roman"/>
                <w:spacing w:val="50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согласных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по</w:t>
            </w:r>
            <w:r w:rsidRPr="009B1D66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слогам; знаки</w:t>
            </w:r>
            <w:r w:rsidRPr="009B1D66">
              <w:rPr>
                <w:rFonts w:ascii="Times New Roman" w:hAnsi="Times New Roman"/>
                <w:spacing w:val="24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препинания</w:t>
            </w:r>
            <w:r w:rsidRPr="009B1D66">
              <w:rPr>
                <w:rFonts w:ascii="Times New Roman" w:hAnsi="Times New Roman"/>
                <w:spacing w:val="12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конце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предложения</w:t>
            </w:r>
          </w:p>
          <w:p w:rsidR="00425AF6" w:rsidRPr="00C801F3" w:rsidRDefault="00425AF6" w:rsidP="008A210D">
            <w:pPr>
              <w:spacing w:line="240" w:lineRule="auto"/>
              <w:rPr>
                <w:rFonts w:ascii="Times New Roman" w:hAnsi="Times New Roman"/>
                <w:w w:val="138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 xml:space="preserve">Использовать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на</w:t>
            </w:r>
            <w:r w:rsidRPr="009B1D66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письме</w:t>
            </w:r>
            <w:r w:rsidRPr="009B1D66">
              <w:rPr>
                <w:rFonts w:ascii="Times New Roman" w:hAnsi="Times New Roman"/>
                <w:spacing w:val="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разделитель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ный </w:t>
            </w:r>
            <w:r w:rsidRPr="009B1D66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bCs/>
                <w:iCs/>
                <w:spacing w:val="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w w:val="128"/>
                <w:sz w:val="20"/>
                <w:szCs w:val="20"/>
              </w:rPr>
              <w:t>ъ</w:t>
            </w:r>
            <w:r w:rsidRPr="009B1D66">
              <w:rPr>
                <w:rFonts w:ascii="Times New Roman" w:hAnsi="Times New Roman"/>
                <w:w w:val="138"/>
                <w:sz w:val="20"/>
                <w:szCs w:val="20"/>
              </w:rPr>
              <w:t>.</w:t>
            </w:r>
          </w:p>
        </w:tc>
      </w:tr>
      <w:tr w:rsidR="00425AF6" w:rsidRPr="009B1D66" w:rsidTr="007404F3">
        <w:trPr>
          <w:trHeight w:val="614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Послебукварный период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Различать</w:t>
            </w:r>
            <w:r w:rsidRPr="009B1D66">
              <w:rPr>
                <w:rFonts w:ascii="Times New Roman" w:hAnsi="Times New Roman"/>
                <w:iCs/>
                <w:spacing w:val="28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однокоренные</w:t>
            </w:r>
            <w:r w:rsidRPr="009B1D66">
              <w:rPr>
                <w:rFonts w:ascii="Times New Roman" w:hAnsi="Times New Roman"/>
                <w:spacing w:val="-16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слова.</w:t>
            </w:r>
            <w:r w:rsidRPr="009B1D66">
              <w:rPr>
                <w:rFonts w:ascii="Times New Roman" w:hAnsi="Times New Roman"/>
                <w:spacing w:val="2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(П)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 xml:space="preserve">Выделять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слове 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 xml:space="preserve">корень, приставку,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суффикс.</w:t>
            </w:r>
            <w:r w:rsidRPr="009B1D66">
              <w:rPr>
                <w:rFonts w:ascii="Times New Roman" w:hAnsi="Times New Roman"/>
                <w:spacing w:val="23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(П) </w:t>
            </w:r>
            <w:r w:rsidRPr="009B1D66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Понимать</w:t>
            </w:r>
            <w:r w:rsidRPr="009B1D66">
              <w:rPr>
                <w:rFonts w:ascii="Times New Roman" w:hAnsi="Times New Roman"/>
                <w:iCs/>
                <w:spacing w:val="22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r w:rsidRPr="009B1D66">
              <w:rPr>
                <w:rFonts w:ascii="Times New Roman" w:hAnsi="Times New Roman"/>
                <w:iCs/>
                <w:w w:val="111"/>
                <w:sz w:val="20"/>
                <w:szCs w:val="20"/>
              </w:rPr>
              <w:t xml:space="preserve">объяснять </w:t>
            </w:r>
            <w:r w:rsidRPr="009B1D66">
              <w:rPr>
                <w:rFonts w:ascii="Times New Roman" w:hAnsi="Times New Roman"/>
                <w:spacing w:val="3"/>
                <w:w w:val="113"/>
                <w:sz w:val="20"/>
                <w:szCs w:val="20"/>
              </w:rPr>
              <w:t>значени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я</w:t>
            </w:r>
            <w:r w:rsidRPr="009B1D66">
              <w:rPr>
                <w:rFonts w:ascii="Times New Roman" w:hAnsi="Times New Roman"/>
                <w:spacing w:val="3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13"/>
                <w:sz w:val="20"/>
                <w:szCs w:val="20"/>
              </w:rPr>
              <w:t>суффиксо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в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14"/>
                <w:sz w:val="20"/>
                <w:szCs w:val="20"/>
              </w:rPr>
              <w:t>пр</w:t>
            </w:r>
            <w:r w:rsidRPr="009B1D66">
              <w:rPr>
                <w:rFonts w:ascii="Times New Roman" w:hAnsi="Times New Roman"/>
                <w:spacing w:val="3"/>
                <w:w w:val="116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3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3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3"/>
                <w:w w:val="117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spacing w:val="3"/>
                <w:w w:val="112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3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3"/>
                <w:w w:val="128"/>
                <w:sz w:val="20"/>
                <w:szCs w:val="20"/>
              </w:rPr>
              <w:t>к</w:t>
            </w:r>
            <w:r w:rsidRPr="009B1D66">
              <w:rPr>
                <w:rFonts w:ascii="Times New Roman" w:hAnsi="Times New Roman"/>
                <w:w w:val="138"/>
                <w:sz w:val="20"/>
                <w:szCs w:val="20"/>
              </w:rPr>
              <w:t xml:space="preserve">. </w:t>
            </w:r>
            <w:r w:rsidRPr="009B1D66">
              <w:rPr>
                <w:rFonts w:ascii="Times New Roman" w:hAnsi="Times New Roman"/>
                <w:iCs/>
                <w:spacing w:val="2"/>
                <w:w w:val="110"/>
                <w:sz w:val="20"/>
                <w:szCs w:val="20"/>
              </w:rPr>
              <w:t>Образовыват</w:t>
            </w:r>
            <w:r w:rsidRPr="009B1D66">
              <w:rPr>
                <w:rFonts w:ascii="Times New Roman" w:hAnsi="Times New Roman"/>
                <w:iCs/>
                <w:w w:val="110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>новы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слов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B1D66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0"/>
                <w:sz w:val="20"/>
                <w:szCs w:val="20"/>
              </w:rPr>
              <w:t>(однок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 xml:space="preserve">ренные)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1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помощью суффиксов</w:t>
            </w:r>
            <w:r w:rsidRPr="009B1D66">
              <w:rPr>
                <w:rFonts w:ascii="Times New Roman" w:hAnsi="Times New Roman"/>
                <w:spacing w:val="9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при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 xml:space="preserve">-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ставок.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2"/>
                <w:sz w:val="20"/>
                <w:szCs w:val="20"/>
              </w:rPr>
              <w:t>Разбирать</w:t>
            </w:r>
            <w:r w:rsidRPr="009B1D66">
              <w:rPr>
                <w:rFonts w:ascii="Times New Roman" w:hAnsi="Times New Roman"/>
                <w:iCs/>
                <w:spacing w:val="31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доступные</w:t>
            </w:r>
            <w:r w:rsidRPr="009B1D66">
              <w:rPr>
                <w:rFonts w:ascii="Times New Roman" w:hAnsi="Times New Roman"/>
                <w:spacing w:val="15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по  </w:t>
            </w:r>
            <w:r w:rsidRPr="009B1D66">
              <w:rPr>
                <w:rFonts w:ascii="Times New Roman" w:hAnsi="Times New Roman"/>
                <w:w w:val="110"/>
                <w:sz w:val="20"/>
                <w:szCs w:val="20"/>
              </w:rPr>
              <w:t>сос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ву.</w:t>
            </w:r>
            <w:r w:rsidRPr="009B1D66">
              <w:rPr>
                <w:rFonts w:ascii="Times New Roman" w:hAnsi="Times New Roman"/>
                <w:spacing w:val="3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09"/>
                <w:sz w:val="20"/>
                <w:szCs w:val="20"/>
              </w:rPr>
              <w:t>(П)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4"/>
                <w:sz w:val="20"/>
                <w:szCs w:val="20"/>
              </w:rPr>
              <w:t>Классифицировать</w:t>
            </w:r>
            <w:r w:rsidRPr="009B1D66">
              <w:rPr>
                <w:rFonts w:ascii="Times New Roman" w:hAnsi="Times New Roman"/>
                <w:iCs/>
                <w:spacing w:val="15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pacing w:val="2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по</w:t>
            </w:r>
            <w:r w:rsidRPr="009B1D66">
              <w:rPr>
                <w:rFonts w:ascii="Times New Roman" w:hAnsi="Times New Roman"/>
                <w:spacing w:val="3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вопросам(</w:t>
            </w:r>
            <w:r w:rsidRPr="009B1D6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кто? </w:t>
            </w:r>
            <w:r w:rsidRPr="009B1D66">
              <w:rPr>
                <w:rFonts w:ascii="Times New Roman" w:hAnsi="Times New Roman"/>
                <w:bCs/>
                <w:iCs/>
                <w:spacing w:val="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sz w:val="20"/>
                <w:szCs w:val="20"/>
              </w:rPr>
              <w:t>что?</w:t>
            </w:r>
            <w:r w:rsidRPr="009B1D66">
              <w:rPr>
                <w:rFonts w:ascii="Times New Roman" w:hAnsi="Times New Roman"/>
                <w:bCs/>
                <w:iCs/>
                <w:spacing w:val="4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w w:val="113"/>
                <w:sz w:val="20"/>
                <w:szCs w:val="20"/>
              </w:rPr>
              <w:t>какой?...</w:t>
            </w:r>
            <w:r w:rsidRPr="009B1D66">
              <w:rPr>
                <w:rFonts w:ascii="Times New Roman" w:hAnsi="Times New Roman"/>
                <w:bCs/>
                <w:iCs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sz w:val="20"/>
                <w:szCs w:val="20"/>
              </w:rPr>
              <w:t>что</w:t>
            </w:r>
            <w:r w:rsidRPr="009B1D66">
              <w:rPr>
                <w:rFonts w:ascii="Times New Roman" w:hAnsi="Times New Roman"/>
                <w:bCs/>
                <w:iCs/>
                <w:spacing w:val="40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bCs/>
                <w:iCs/>
                <w:w w:val="114"/>
                <w:sz w:val="20"/>
                <w:szCs w:val="20"/>
              </w:rPr>
              <w:t>делать?...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>)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3"/>
                <w:w w:val="113"/>
                <w:sz w:val="20"/>
                <w:szCs w:val="20"/>
              </w:rPr>
              <w:t>Различат</w:t>
            </w: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pacing w:val="43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13"/>
                <w:sz w:val="20"/>
                <w:szCs w:val="20"/>
              </w:rPr>
              <w:t>слова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,</w:t>
            </w:r>
            <w:r w:rsidRPr="009B1D66">
              <w:rPr>
                <w:rFonts w:ascii="Times New Roman" w:hAnsi="Times New Roman"/>
                <w:spacing w:val="17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13"/>
                <w:sz w:val="20"/>
                <w:szCs w:val="20"/>
              </w:rPr>
              <w:t>отвечающи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 xml:space="preserve">е </w:t>
            </w:r>
            <w:r w:rsidRPr="009B1D66">
              <w:rPr>
                <w:rFonts w:ascii="Times New Roman" w:hAnsi="Times New Roman"/>
                <w:spacing w:val="3"/>
                <w:w w:val="114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w w:val="117"/>
                <w:sz w:val="20"/>
                <w:szCs w:val="20"/>
              </w:rPr>
              <w:t xml:space="preserve">а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вопросы</w:t>
            </w:r>
            <w:r w:rsidRPr="009B1D66">
              <w:rPr>
                <w:rFonts w:ascii="Times New Roman" w:hAnsi="Times New Roman"/>
                <w:spacing w:val="-18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«кто?»</w:t>
            </w:r>
            <w:r w:rsidRPr="009B1D66">
              <w:rPr>
                <w:rFonts w:ascii="Times New Roman" w:hAnsi="Times New Roman"/>
                <w:spacing w:val="11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«что?».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3"/>
                <w:sz w:val="20"/>
                <w:szCs w:val="20"/>
              </w:rPr>
              <w:t>Распознавать</w:t>
            </w:r>
            <w:r w:rsidRPr="009B1D66">
              <w:rPr>
                <w:rFonts w:ascii="Times New Roman" w:hAnsi="Times New Roman"/>
                <w:iCs/>
                <w:spacing w:val="17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имена собственные.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2"/>
                <w:w w:val="117"/>
                <w:sz w:val="20"/>
                <w:szCs w:val="20"/>
              </w:rPr>
              <w:t>Различат</w:t>
            </w:r>
            <w:r w:rsidRPr="009B1D66">
              <w:rPr>
                <w:rFonts w:ascii="Times New Roman" w:hAnsi="Times New Roman"/>
                <w:iCs/>
                <w:w w:val="117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pacing w:val="-3"/>
                <w:w w:val="1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>слов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B1D6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5"/>
                <w:sz w:val="20"/>
                <w:szCs w:val="20"/>
              </w:rPr>
              <w:t>мужского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,</w:t>
            </w:r>
            <w:r w:rsidRPr="009B1D66">
              <w:rPr>
                <w:rFonts w:ascii="Times New Roman" w:hAnsi="Times New Roman"/>
                <w:spacing w:val="-1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25"/>
                <w:sz w:val="20"/>
                <w:szCs w:val="20"/>
              </w:rPr>
              <w:t>ж</w:t>
            </w:r>
            <w:r w:rsidRPr="009B1D66">
              <w:rPr>
                <w:rFonts w:ascii="Times New Roman" w:hAnsi="Times New Roman"/>
                <w:spacing w:val="2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spacing w:val="2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2"/>
                <w:w w:val="128"/>
                <w:sz w:val="20"/>
                <w:szCs w:val="20"/>
              </w:rPr>
              <w:t>к</w:t>
            </w:r>
            <w:r w:rsidRPr="009B1D66">
              <w:rPr>
                <w:rFonts w:ascii="Times New Roman" w:hAnsi="Times New Roman"/>
                <w:spacing w:val="2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г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 xml:space="preserve">о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 </w:t>
            </w:r>
            <w:r w:rsidRPr="009B1D66">
              <w:rPr>
                <w:rFonts w:ascii="Times New Roman" w:hAnsi="Times New Roman"/>
                <w:spacing w:val="2"/>
                <w:w w:val="111"/>
                <w:sz w:val="20"/>
                <w:szCs w:val="20"/>
              </w:rPr>
              <w:t>среднег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16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w w:val="111"/>
                <w:sz w:val="20"/>
                <w:szCs w:val="20"/>
              </w:rPr>
              <w:t>рода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.</w:t>
            </w:r>
            <w:r w:rsidRPr="009B1D66">
              <w:rPr>
                <w:rFonts w:ascii="Times New Roman" w:hAnsi="Times New Roman"/>
                <w:spacing w:val="36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>(П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9B1D6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>Изменять</w:t>
            </w:r>
            <w:r w:rsidRPr="009B1D66">
              <w:rPr>
                <w:rFonts w:ascii="Times New Roman" w:hAnsi="Times New Roman"/>
                <w:iCs/>
                <w:spacing w:val="42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слова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по</w:t>
            </w:r>
            <w:r w:rsidRPr="009B1D66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числам</w:t>
            </w:r>
            <w:r w:rsidRPr="009B1D66">
              <w:rPr>
                <w:rFonts w:ascii="Times New Roman" w:hAnsi="Times New Roman"/>
                <w:spacing w:val="-5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(один</w:t>
            </w:r>
            <w:r w:rsidRPr="009B1D66">
              <w:rPr>
                <w:rFonts w:ascii="Times New Roman" w:hAnsi="Times New Roman"/>
                <w:spacing w:val="4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–</w:t>
            </w:r>
            <w:r w:rsidRPr="009B1D66">
              <w:rPr>
                <w:rFonts w:ascii="Times New Roman" w:hAnsi="Times New Roman"/>
                <w:spacing w:val="2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много).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4"/>
                <w:sz w:val="20"/>
                <w:szCs w:val="20"/>
              </w:rPr>
              <w:t>Отличать</w:t>
            </w:r>
            <w:r w:rsidRPr="009B1D66">
              <w:rPr>
                <w:rFonts w:ascii="Times New Roman" w:hAnsi="Times New Roman"/>
                <w:iCs/>
                <w:spacing w:val="34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слова-местоимения</w:t>
            </w:r>
            <w:r w:rsidRPr="009B1D66">
              <w:rPr>
                <w:rFonts w:ascii="Times New Roman" w:hAnsi="Times New Roman"/>
                <w:spacing w:val="-1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9B1D66">
              <w:rPr>
                <w:rFonts w:ascii="Times New Roman" w:hAnsi="Times New Roman"/>
                <w:spacing w:val="39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дру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гих 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слов.</w:t>
            </w:r>
            <w:r w:rsidRPr="009B1D66">
              <w:rPr>
                <w:rFonts w:ascii="Times New Roman" w:hAnsi="Times New Roman"/>
                <w:spacing w:val="8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(П)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pacing w:val="2"/>
                <w:w w:val="114"/>
                <w:sz w:val="20"/>
                <w:szCs w:val="20"/>
              </w:rPr>
              <w:t>Ра</w:t>
            </w:r>
            <w:r w:rsidRPr="009B1D66">
              <w:rPr>
                <w:rFonts w:ascii="Times New Roman" w:hAnsi="Times New Roman"/>
                <w:iCs/>
                <w:spacing w:val="1"/>
                <w:w w:val="114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iCs/>
                <w:spacing w:val="2"/>
                <w:w w:val="114"/>
                <w:sz w:val="20"/>
                <w:szCs w:val="20"/>
              </w:rPr>
              <w:t>п</w:t>
            </w:r>
            <w:r w:rsidRPr="009B1D66">
              <w:rPr>
                <w:rFonts w:ascii="Times New Roman" w:hAnsi="Times New Roman"/>
                <w:iCs/>
                <w:spacing w:val="1"/>
                <w:w w:val="114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iCs/>
                <w:spacing w:val="2"/>
                <w:w w:val="114"/>
                <w:sz w:val="20"/>
                <w:szCs w:val="20"/>
              </w:rPr>
              <w:t>знават</w:t>
            </w:r>
            <w:r w:rsidRPr="009B1D66">
              <w:rPr>
                <w:rFonts w:ascii="Times New Roman" w:hAnsi="Times New Roman"/>
                <w:iCs/>
                <w:w w:val="114"/>
                <w:sz w:val="20"/>
                <w:szCs w:val="20"/>
              </w:rPr>
              <w:t xml:space="preserve">ь </w:t>
            </w:r>
            <w:r w:rsidRPr="009B1D66">
              <w:rPr>
                <w:rFonts w:ascii="Times New Roman" w:hAnsi="Times New Roman"/>
                <w:spacing w:val="1"/>
                <w:w w:val="114"/>
                <w:sz w:val="20"/>
                <w:szCs w:val="20"/>
              </w:rPr>
              <w:t>п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>редлог</w:t>
            </w:r>
            <w:r w:rsidRPr="009B1D66">
              <w:rPr>
                <w:rFonts w:ascii="Times New Roman" w:hAnsi="Times New Roman"/>
                <w:spacing w:val="1"/>
                <w:w w:val="114"/>
                <w:sz w:val="20"/>
                <w:szCs w:val="20"/>
              </w:rPr>
              <w:t>и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. </w:t>
            </w:r>
            <w:r w:rsidRPr="009B1D66">
              <w:rPr>
                <w:rFonts w:ascii="Times New Roman" w:hAnsi="Times New Roman"/>
                <w:spacing w:val="2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spacing w:val="2"/>
                <w:w w:val="117"/>
                <w:sz w:val="20"/>
                <w:szCs w:val="20"/>
              </w:rPr>
              <w:t>Запом</w:t>
            </w:r>
            <w:r w:rsidRPr="009B1D66">
              <w:rPr>
                <w:rFonts w:ascii="Times New Roman" w:hAnsi="Times New Roman"/>
                <w:iCs/>
                <w:spacing w:val="1"/>
                <w:w w:val="117"/>
                <w:sz w:val="20"/>
                <w:szCs w:val="20"/>
              </w:rPr>
              <w:t>н</w:t>
            </w:r>
            <w:r w:rsidRPr="009B1D66">
              <w:rPr>
                <w:rFonts w:ascii="Times New Roman" w:hAnsi="Times New Roman"/>
                <w:iCs/>
                <w:spacing w:val="2"/>
                <w:w w:val="116"/>
                <w:sz w:val="20"/>
                <w:szCs w:val="20"/>
              </w:rPr>
              <w:t>ить</w:t>
            </w:r>
            <w:r w:rsidRPr="009B1D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наиболее</w:t>
            </w:r>
            <w:r w:rsidRPr="009B1D66">
              <w:rPr>
                <w:rFonts w:ascii="Times New Roman" w:hAnsi="Times New Roman"/>
                <w:spacing w:val="-4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1"/>
                <w:sz w:val="20"/>
                <w:szCs w:val="20"/>
              </w:rPr>
              <w:t>употребительные</w:t>
            </w:r>
            <w:r w:rsidRPr="009B1D66">
              <w:rPr>
                <w:rFonts w:ascii="Times New Roman" w:hAnsi="Times New Roman"/>
                <w:spacing w:val="9"/>
                <w:w w:val="11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предлоги.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4"/>
                <w:sz w:val="20"/>
                <w:szCs w:val="20"/>
              </w:rPr>
              <w:t>Отличать</w:t>
            </w:r>
            <w:r w:rsidRPr="009B1D66">
              <w:rPr>
                <w:rFonts w:ascii="Times New Roman" w:hAnsi="Times New Roman"/>
                <w:iCs/>
                <w:spacing w:val="11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>предлоги</w:t>
            </w:r>
            <w:r w:rsidRPr="009B1D66">
              <w:rPr>
                <w:rFonts w:ascii="Times New Roman" w:hAnsi="Times New Roman"/>
                <w:spacing w:val="-19"/>
                <w:w w:val="114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9B1D66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приставок.</w:t>
            </w:r>
            <w:r w:rsidRPr="009B1D66">
              <w:rPr>
                <w:rFonts w:ascii="Times New Roman" w:hAnsi="Times New Roman"/>
                <w:spacing w:val="20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(П)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w w:val="118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Различать</w:t>
            </w:r>
            <w:r w:rsidRPr="009B1D66">
              <w:rPr>
                <w:rFonts w:ascii="Times New Roman" w:hAnsi="Times New Roman"/>
                <w:iCs/>
                <w:spacing w:val="-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предложения,</w:t>
            </w:r>
            <w:r w:rsidRPr="009B1D66">
              <w:rPr>
                <w:rFonts w:ascii="Times New Roman" w:hAnsi="Times New Roman"/>
                <w:spacing w:val="-9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0"/>
                <w:sz w:val="20"/>
                <w:szCs w:val="20"/>
              </w:rPr>
              <w:t>словосочета</w:t>
            </w:r>
            <w:r w:rsidRPr="009B1D66">
              <w:rPr>
                <w:rFonts w:ascii="Times New Roman" w:hAnsi="Times New Roman"/>
                <w:w w:val="122"/>
                <w:sz w:val="20"/>
                <w:szCs w:val="20"/>
              </w:rPr>
              <w:t>ния,</w:t>
            </w:r>
            <w:r w:rsidRPr="009B1D66">
              <w:rPr>
                <w:rFonts w:ascii="Times New Roman" w:hAnsi="Times New Roman"/>
                <w:spacing w:val="31"/>
                <w:w w:val="12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слова  </w:t>
            </w:r>
            <w:r w:rsidRPr="009B1D66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(</w:t>
            </w:r>
            <w:r w:rsidRPr="009B1D66">
              <w:rPr>
                <w:rFonts w:ascii="Times New Roman" w:hAnsi="Times New Roman"/>
                <w:iCs/>
                <w:w w:val="115"/>
                <w:sz w:val="20"/>
                <w:szCs w:val="20"/>
              </w:rPr>
              <w:t>понимать</w:t>
            </w:r>
            <w:r w:rsidRPr="009B1D66">
              <w:rPr>
                <w:rFonts w:ascii="Times New Roman" w:hAnsi="Times New Roman"/>
                <w:iCs/>
                <w:spacing w:val="36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9B1D66">
              <w:rPr>
                <w:rFonts w:ascii="Times New Roman" w:hAnsi="Times New Roman"/>
                <w:spacing w:val="29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 xml:space="preserve">сходства и </w:t>
            </w:r>
            <w:r w:rsidRPr="009B1D66">
              <w:rPr>
                <w:rFonts w:ascii="Times New Roman" w:hAnsi="Times New Roman"/>
                <w:w w:val="118"/>
                <w:sz w:val="20"/>
                <w:szCs w:val="20"/>
              </w:rPr>
              <w:t>различия).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iCs/>
                <w:w w:val="116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spacing w:val="2"/>
                <w:w w:val="112"/>
                <w:sz w:val="20"/>
                <w:szCs w:val="20"/>
              </w:rPr>
              <w:t>Самостоятельн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10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iCs/>
                <w:spacing w:val="2"/>
                <w:w w:val="112"/>
                <w:sz w:val="20"/>
                <w:szCs w:val="20"/>
              </w:rPr>
              <w:t>составлят</w:t>
            </w:r>
            <w:r w:rsidRPr="009B1D66">
              <w:rPr>
                <w:rFonts w:ascii="Times New Roman" w:hAnsi="Times New Roman"/>
                <w:iCs/>
                <w:w w:val="112"/>
                <w:sz w:val="20"/>
                <w:szCs w:val="20"/>
              </w:rPr>
              <w:t xml:space="preserve">ь  </w:t>
            </w:r>
            <w:r w:rsidRPr="009B1D66">
              <w:rPr>
                <w:rFonts w:ascii="Times New Roman" w:hAnsi="Times New Roman"/>
                <w:spacing w:val="2"/>
                <w:w w:val="111"/>
                <w:sz w:val="20"/>
                <w:szCs w:val="20"/>
              </w:rPr>
              <w:t>предло</w:t>
            </w:r>
            <w:r w:rsidRPr="009B1D66">
              <w:rPr>
                <w:rFonts w:ascii="Times New Roman" w:hAnsi="Times New Roman"/>
                <w:w w:val="121"/>
                <w:sz w:val="20"/>
                <w:szCs w:val="20"/>
              </w:rPr>
              <w:t>жения.</w:t>
            </w:r>
            <w:r w:rsidRPr="009B1D66">
              <w:rPr>
                <w:rFonts w:ascii="Times New Roman" w:hAnsi="Times New Roman"/>
                <w:iCs/>
                <w:spacing w:val="3"/>
                <w:w w:val="116"/>
                <w:sz w:val="20"/>
                <w:szCs w:val="20"/>
              </w:rPr>
              <w:t xml:space="preserve"> Устанавливат</w:t>
            </w:r>
            <w:r w:rsidRPr="009B1D66">
              <w:rPr>
                <w:rFonts w:ascii="Times New Roman" w:hAnsi="Times New Roman"/>
                <w:iCs/>
                <w:w w:val="116"/>
                <w:sz w:val="20"/>
                <w:szCs w:val="20"/>
              </w:rPr>
              <w:t>ь</w:t>
            </w:r>
          </w:p>
          <w:p w:rsidR="00425AF6" w:rsidRPr="009B1D66" w:rsidRDefault="00425AF6" w:rsidP="008A210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1D66">
              <w:rPr>
                <w:rFonts w:ascii="Times New Roman" w:hAnsi="Times New Roman"/>
                <w:spacing w:val="3"/>
                <w:w w:val="114"/>
                <w:sz w:val="20"/>
                <w:szCs w:val="20"/>
              </w:rPr>
              <w:t>п</w:t>
            </w:r>
            <w:r w:rsidRPr="009B1D66">
              <w:rPr>
                <w:rFonts w:ascii="Times New Roman" w:hAnsi="Times New Roman"/>
                <w:spacing w:val="3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3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3"/>
                <w:w w:val="118"/>
                <w:sz w:val="20"/>
                <w:szCs w:val="20"/>
              </w:rPr>
              <w:t>л</w:t>
            </w:r>
            <w:r w:rsidRPr="009B1D66">
              <w:rPr>
                <w:rFonts w:ascii="Times New Roman" w:hAnsi="Times New Roman"/>
                <w:spacing w:val="3"/>
                <w:w w:val="109"/>
                <w:sz w:val="20"/>
                <w:szCs w:val="20"/>
              </w:rPr>
              <w:t>ед</w:t>
            </w:r>
            <w:r w:rsidRPr="009B1D66">
              <w:rPr>
                <w:rFonts w:ascii="Times New Roman" w:hAnsi="Times New Roman"/>
                <w:spacing w:val="3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3"/>
                <w:w w:val="112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3"/>
                <w:w w:val="117"/>
                <w:sz w:val="20"/>
                <w:szCs w:val="20"/>
              </w:rPr>
              <w:t>а</w:t>
            </w:r>
            <w:r w:rsidRPr="009B1D66">
              <w:rPr>
                <w:rFonts w:ascii="Times New Roman" w:hAnsi="Times New Roman"/>
                <w:spacing w:val="3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spacing w:val="3"/>
                <w:w w:val="109"/>
                <w:sz w:val="20"/>
                <w:szCs w:val="20"/>
              </w:rPr>
              <w:t>е</w:t>
            </w:r>
            <w:r w:rsidRPr="009B1D66">
              <w:rPr>
                <w:rFonts w:ascii="Times New Roman" w:hAnsi="Times New Roman"/>
                <w:spacing w:val="3"/>
                <w:w w:val="118"/>
                <w:sz w:val="20"/>
                <w:szCs w:val="20"/>
              </w:rPr>
              <w:t>л</w:t>
            </w:r>
            <w:r w:rsidRPr="009B1D66">
              <w:rPr>
                <w:rFonts w:ascii="Times New Roman" w:hAnsi="Times New Roman"/>
                <w:spacing w:val="3"/>
                <w:w w:val="114"/>
                <w:sz w:val="20"/>
                <w:szCs w:val="20"/>
              </w:rPr>
              <w:t>ьн</w:t>
            </w:r>
            <w:r w:rsidRPr="009B1D66">
              <w:rPr>
                <w:rFonts w:ascii="Times New Roman" w:hAnsi="Times New Roman"/>
                <w:spacing w:val="3"/>
                <w:w w:val="105"/>
                <w:sz w:val="20"/>
                <w:szCs w:val="20"/>
              </w:rPr>
              <w:t>о</w:t>
            </w:r>
            <w:r w:rsidRPr="009B1D66">
              <w:rPr>
                <w:rFonts w:ascii="Times New Roman" w:hAnsi="Times New Roman"/>
                <w:spacing w:val="3"/>
                <w:w w:val="106"/>
                <w:sz w:val="20"/>
                <w:szCs w:val="20"/>
              </w:rPr>
              <w:t>с</w:t>
            </w:r>
            <w:r w:rsidRPr="009B1D66">
              <w:rPr>
                <w:rFonts w:ascii="Times New Roman" w:hAnsi="Times New Roman"/>
                <w:spacing w:val="3"/>
                <w:w w:val="115"/>
                <w:sz w:val="20"/>
                <w:szCs w:val="20"/>
              </w:rPr>
              <w:t>т</w:t>
            </w:r>
            <w:r w:rsidRPr="009B1D66">
              <w:rPr>
                <w:rFonts w:ascii="Times New Roman" w:hAnsi="Times New Roman"/>
                <w:w w:val="114"/>
                <w:sz w:val="20"/>
                <w:szCs w:val="20"/>
              </w:rPr>
              <w:t xml:space="preserve">ь предложений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>в</w:t>
            </w:r>
            <w:r w:rsidRPr="009B1D66">
              <w:rPr>
                <w:rFonts w:ascii="Times New Roman" w:hAnsi="Times New Roman"/>
                <w:spacing w:val="17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 xml:space="preserve">тексте; </w:t>
            </w:r>
            <w:r w:rsidRPr="009B1D66">
              <w:rPr>
                <w:rFonts w:ascii="Times New Roman" w:hAnsi="Times New Roman"/>
                <w:w w:val="112"/>
                <w:sz w:val="20"/>
                <w:szCs w:val="20"/>
              </w:rPr>
              <w:t>последователь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ность </w:t>
            </w:r>
            <w:r w:rsidRPr="009B1D66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частей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текста</w:t>
            </w:r>
            <w:r w:rsidRPr="009B1D66">
              <w:rPr>
                <w:rFonts w:ascii="Times New Roman" w:hAnsi="Times New Roman"/>
                <w:spacing w:val="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(абзацев).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w w:val="112"/>
                <w:sz w:val="20"/>
                <w:szCs w:val="20"/>
              </w:rPr>
              <w:t>Работать</w:t>
            </w:r>
            <w:r w:rsidRPr="009B1D66">
              <w:rPr>
                <w:rFonts w:ascii="Times New Roman" w:hAnsi="Times New Roman"/>
                <w:iCs/>
                <w:spacing w:val="6"/>
                <w:w w:val="112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над </w:t>
            </w:r>
            <w:r w:rsidRPr="009B1D66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структурой</w:t>
            </w:r>
            <w:r w:rsidRPr="009B1D66">
              <w:rPr>
                <w:rFonts w:ascii="Times New Roman" w:hAnsi="Times New Roman"/>
                <w:spacing w:val="-4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текста:</w:t>
            </w:r>
            <w:r w:rsidRPr="009B1D66">
              <w:rPr>
                <w:rFonts w:ascii="Times New Roman" w:hAnsi="Times New Roman"/>
                <w:spacing w:val="10"/>
                <w:w w:val="115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оза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главливать,  корректировать</w:t>
            </w:r>
            <w:r w:rsidRPr="009B1D66">
              <w:rPr>
                <w:rFonts w:ascii="Times New Roman" w:hAnsi="Times New Roman"/>
                <w:spacing w:val="31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9B1D66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5"/>
                <w:sz w:val="20"/>
                <w:szCs w:val="20"/>
              </w:rPr>
              <w:t>редак</w:t>
            </w:r>
            <w:r w:rsidRPr="009B1D66">
              <w:rPr>
                <w:rFonts w:ascii="Times New Roman" w:hAnsi="Times New Roman"/>
                <w:w w:val="105"/>
                <w:sz w:val="20"/>
                <w:szCs w:val="20"/>
              </w:rPr>
              <w:t xml:space="preserve">- </w:t>
            </w:r>
            <w:r w:rsidRPr="009B1D66">
              <w:rPr>
                <w:rFonts w:ascii="Times New Roman" w:hAnsi="Times New Roman"/>
                <w:spacing w:val="3"/>
                <w:w w:val="116"/>
                <w:sz w:val="20"/>
                <w:szCs w:val="20"/>
              </w:rPr>
              <w:t>тироват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spacing w:val="4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16"/>
                <w:sz w:val="20"/>
                <w:szCs w:val="20"/>
              </w:rPr>
              <w:t>порядо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>к</w:t>
            </w:r>
            <w:r w:rsidRPr="009B1D66">
              <w:rPr>
                <w:rFonts w:ascii="Times New Roman" w:hAnsi="Times New Roman"/>
                <w:spacing w:val="13"/>
                <w:w w:val="116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spacing w:val="3"/>
                <w:w w:val="116"/>
                <w:sz w:val="20"/>
                <w:szCs w:val="20"/>
              </w:rPr>
              <w:t>предложени</w:t>
            </w:r>
            <w:r w:rsidRPr="009B1D66">
              <w:rPr>
                <w:rFonts w:ascii="Times New Roman" w:hAnsi="Times New Roman"/>
                <w:w w:val="116"/>
                <w:sz w:val="20"/>
                <w:szCs w:val="20"/>
              </w:rPr>
              <w:t xml:space="preserve">й и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частей</w:t>
            </w:r>
            <w:r w:rsidRPr="009B1D66">
              <w:rPr>
                <w:rFonts w:ascii="Times New Roman" w:hAnsi="Times New Roman"/>
                <w:spacing w:val="-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текста</w:t>
            </w:r>
            <w:r w:rsidRPr="009B1D66">
              <w:rPr>
                <w:rFonts w:ascii="Times New Roman" w:hAnsi="Times New Roman"/>
                <w:spacing w:val="5"/>
                <w:w w:val="113"/>
                <w:sz w:val="20"/>
                <w:szCs w:val="20"/>
              </w:rPr>
              <w:t xml:space="preserve"> </w:t>
            </w:r>
            <w:r w:rsidRPr="009B1D66">
              <w:rPr>
                <w:rFonts w:ascii="Times New Roman" w:hAnsi="Times New Roman"/>
                <w:w w:val="113"/>
                <w:sz w:val="20"/>
                <w:szCs w:val="20"/>
              </w:rPr>
              <w:t>(абзацев).</w:t>
            </w:r>
          </w:p>
        </w:tc>
      </w:tr>
      <w:tr w:rsidR="00425AF6" w:rsidRPr="009B1D66" w:rsidTr="007404F3">
        <w:trPr>
          <w:trHeight w:val="614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Раздел 2. Русский язык</w:t>
            </w:r>
            <w:r w:rsidRPr="008A210D">
              <w:rPr>
                <w:sz w:val="20"/>
                <w:szCs w:val="20"/>
              </w:rPr>
              <w:t>.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Наша речь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50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2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Высказываться 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Приобретать опыт в различении устной и письменной речи.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задания: «Проверь себя»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425AF6" w:rsidRPr="009B1D66" w:rsidTr="007404F3">
        <w:trPr>
          <w:trHeight w:val="545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Текст, предложение, диалог</w:t>
            </w:r>
            <w:r w:rsidRPr="008A210D">
              <w:rPr>
                <w:sz w:val="20"/>
                <w:szCs w:val="20"/>
              </w:rPr>
              <w:t>.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текст и предложение.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Подбирать заголовок к тексту.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текст из деформированных предложений.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небольшие тексты по рисунку, на заданную тему, по данному началу и концу.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информацию (текстовую, графическую, изобразительную) в учебнике, анализировать её содержание.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 Отличать предложение от группы слов, не составляющих предложение.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Выделять предложения из речи.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границы предложения в деформированном тексте, выбирать знак препинания в конце предложения.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Соблюдать в устной речи интонацию конца предложения.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Сравнивать схемы предложений, соотносить схему и предложение.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Приобретать опыт в составлении предложения по рисунку и заданной схеме.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диалог.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Сотрудничать с одноклассниками при выполнении учебной задачи: распределять роли при чтении диалога. Выразительно читать текст по ролям.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Употреблять заглавную букву в начале предложения и точку в конце предложения.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Писать слова в предложении раздельно.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постановкой тире (—) в диалогической речи.</w:t>
            </w:r>
          </w:p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</w:t>
            </w:r>
          </w:p>
        </w:tc>
      </w:tr>
      <w:tr w:rsidR="00425AF6" w:rsidRPr="009B1D66" w:rsidTr="007404F3">
        <w:trPr>
          <w:trHeight w:val="581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7.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Слова, слова, слова …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количество слов в предложении, вычленять слова из предложения.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предмет (действие, признак) и слово, называющее предмет (признак предмета, действие предмета).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Приобретать опыт в различении слов-названий предметов, признаков предметов, действий предметов по лексическому значению и вопросу.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Классифицировать и объединять слова по значению (люди, животные, растения и др.) в тематические группы.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Использовать в речи «вежливые слова».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употреблением однозначных и многозначных слов, а также слов, близких и противоположных по значению в речи, приобретать опыт в их различении.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со словарями учебника: толковым и близких и противоположных по значению слов, находить в них нужную информацию о слове.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со страничкой для любознательных. Наблюдать над этимологией слов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пенал, здравствуйте, благодарю.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Выполнять тестовые задания электронного приложения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C801F3" w:rsidRDefault="00425AF6" w:rsidP="00C801F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t>Составлять текст по рисунку и опорным словам</w:t>
            </w:r>
          </w:p>
        </w:tc>
      </w:tr>
      <w:tr w:rsidR="00425AF6" w:rsidRPr="009B1D66" w:rsidTr="007404F3">
        <w:trPr>
          <w:trHeight w:val="581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8.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right"/>
              <w:rPr>
                <w:b/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Слово и слог. Ударение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слово и слог.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слоговой структурой различных слов.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количество в слове слогов.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новые способы определения слогов в слове через проведение лингвистического опыта со словом.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Анализировать модели слов, сопоставлять их по количеству слогов и находить слова по данным моделям.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Анализировать слоги относительно количества в них гласных и согласных звуков.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Классифицировать слова по количеству в них слогов.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слова из слогов.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Самостоятельно подбирать примеры слов с заданным количеством слогов.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Сравнивать слова по возможности переноса слов с одной строки на другую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крот, улей, зима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путём наблюдения способы переноса слов с одной строки на другую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ва-силёк, васи-лёк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 ).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Переносить слова по слогам.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в предложениях сравнения, осознавать, с какой целью они использованы авторами.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Развивать творческое воображение, подбирая свои примеры сравнений.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ролью словесного ударения в слове, осознавать его значимость в речи.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ударение в слове, находить наиболее рациональные способы определения ударения в слове.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изменение значения слова в зависимости от ударения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замок и замок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ударные и безударные слоги.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Сравнивать модели слогоударной структуры слова и подбирать к ним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простейшие слогоударные модели слов.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Произносить слова в соответствии с нормами литературного произношения и оценивать с этой точки зрения произнесённое слово.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 орфоэпическим словарём, находить в нём нужную информацию о произношении слова.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8A210D" w:rsidRDefault="00425AF6" w:rsidP="00C801F3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 xml:space="preserve"> Составлять сказку по её данному началу и заключительной части и рисункам к сказке.</w:t>
            </w:r>
          </w:p>
        </w:tc>
      </w:tr>
      <w:tr w:rsidR="00425AF6" w:rsidRPr="009B1D66" w:rsidTr="007404F3">
        <w:trPr>
          <w:trHeight w:val="581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A210D">
              <w:rPr>
                <w:sz w:val="20"/>
                <w:szCs w:val="20"/>
              </w:rPr>
              <w:t>9.</w:t>
            </w: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Звуки и буквы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7655" w:type="dxa"/>
          </w:tcPr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звуки и буквы.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образованием звуков речи на основе проведения лингвистического опыта.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Осуществлять знаково-символические действия при моделировании звуков.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Распознавать условные обозначения звуков речи.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Сопоставлять звуковое и буквенное обозначения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 со страничкой для любознательных. Знакомство с принятыми в русском языке обозначениями звуков.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образностью русских слов, звучание которых передаёт звуки природы.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Высказываться о значимости изучения алфавита.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Правильно называть буквы в алфавитном порядке. Работать с памяткой «Алфавит» в учебнике.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Классифицировать буквы по сходству в их названии, по характеристике звука, который они называют.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Располагать заданные слова в алфавитном порядке.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Применять знание алфавита при пользовании словарями.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Осуществлять сотрудничество в парах при выполнении учебных задач.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Работа со страничкой для любознательных. Знакомство с этимологией слов алфавит и азбука.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в слове гласные звуки по их признакам.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Правильно произносить 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гласные звуки и буквы, обозначающие 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Работать с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«работу» букв, обозначающих гласные звуки в слове.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Соотносить количество звуков и букв в таких словах, как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клён, ёлка, мяч, маяк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Объяснять причины расхождения количества звуков и букв в слове.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Анализировать слова с целью выделения в них гласных звуков, одинаковых гласных звуков и др..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способами пополнения словарного запаса русского языка.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незнакомые слова и определять их значение по толковому словарю.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Составление развёрнутого ответа на вопрос по содержанию сказки Г.Х. Андер-сена «Дюймовочка».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Определять качественную характеристику гласного звука: гласный ударный или безударный.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Знакомиться с памяткой: «Как определить в слове ударный и безударный гласные звуки». Использовать приём планирования учебных действий: определять с опорой на заданный алгоритм безударный и ударный гласные звуки в слове.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в двусложных словах букву безударного гласного звука, написание которой надо проверять.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проверочное и проверяемое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Использовать приём планирования учебных действий при подборе проверочного слова путём изменения формы слова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слоны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—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слóн, трáва </w:t>
            </w:r>
            <w:r w:rsidRPr="009B1D66">
              <w:rPr>
                <w:rFonts w:ascii="Times New Roman" w:hAnsi="Times New Roman"/>
                <w:sz w:val="20"/>
                <w:szCs w:val="20"/>
              </w:rPr>
              <w:t xml:space="preserve">—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трáвы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Писать двусложные слова с безударным гласным и объяснять их правописание.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Запоминать написание непроверяемой буквы безударного гласного звука в словах, предусмотренных программой 1 класса.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Работать с орфографическим словарём учебника, находить в нём информацию о правописании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Оценивать результаты выполненного задания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«Проверь себя» по учебнику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устный рассказ по рисунку и опорным словам.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в слове согласные звуки по их признакам.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образованием согласных звуков и правильно их произносить.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согласный звук в слове и вне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согласные звуки и буквы, обозначающие согласные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Дифференцировать гласные и согласные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«работу» букв, обозначающих согласные звуки в слове.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ван-на, кас-са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согласный звук [й’] и гласный звук [и].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слова из слогов, в одном из которых есть звук [й’].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путём наблюдения способы переноса слов с буквой «и краткое»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май-ка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Накапливать опыт в переносе слов с буквой «и краткое»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чай-ка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 и с удвоенными согласными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ван-на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роверь себя» по учебнику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Различать в слове и вне слова мягкие и твёрдые, парные и непарные согласные звуки.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Работать с графической информацией, анализировать таблицу, получать новые сведения о согласных звуках. Работа с форзацем учебника «Чудо-городок звуков» и «Чудо-городок букв».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и правильно произносить мягкие и твёрдые согласные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Дифференцировать согласные звуки и буквы, обозначающие твёрдые и мягкие согласные звуки.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Распознавать модели условных обозначений твёрдых и мягких согласных [м], [м’].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«работу» букв и, е, ё, ю, ь после согласных в слове.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Объяснять, как обозначена на письме твёрдость — мягкость согласного звука.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Использовать приёмы осмысленного чтения при работе с текстами.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Соотносить количество звуков и букв в таких словах, как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конь, день, деньки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Объяснять причины расхождения звуков и букв в этих словах.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Подбирать примеры слов с мягким знаком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путём наблюдения способы переноса слов с мягким знаком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ь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 в середине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Накапливать опыт в переносе слов с мягким знаком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паль-цы, паль-то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день, коньки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Обсуждать (на основе текста) состояние внешнего облика ученика.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Осознавать (на основе текста) нравственные нормы (вежливость, жадность, доброта и др.), понимать важность таких качеств человека, как взаимовыручка, взаимопомощь.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Восстанавливать текст с нарушенным порядком предложений,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последовательность повествования с опорой на рисунок, составлять текст из предложений.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Различать в слове и вне слова звонкие и глухие (парные и непарные) согласные звуки.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со страничкой для любознательных. Проводить лингвистический опыт с целью выделения в языке парных по глухости-звонкости согласных звуков.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и правильно произносить звонкие и глухие согласные звуки. Работать с форзацем учебника «Чудо-городок звуков» и «Чудо-городок букв» и с памяткой «Согласные звуки русского языка» в учебнике.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Дифференцировать звонкие и глухие согласные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Сотрудничать в парах при работе со знаковой информацией форзаца учебника.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 со страничкой для любознательных. Знакомство с происхождением слова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тетрадь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Определять на слух парный по глухости-звонкости согласный звук на конце слова.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Соотносить произношение и написание парного звонкого согласного звука на конце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в двусложных словах букву парного согласного звука, написание которой надо проверять.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проверочное и проверяемое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Планировать учебные действия при подборе проверочного слова путём изменения формы слова.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Подбирать проверочное слово путём изменения формы слова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дуб — дубы, снег — снега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Писать двусложные слова с парным по глухости-звонкости согласным звуком на конце, объяснять их правописание.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Определять тему и главную мысль, подбирать заголовок, выбирать и записывать предложения, которыми можно подписать рисунки.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Высказываться о бережном отношении к природе и всему живому на земле.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Различать шипящие согласные звуки в слове и вне слова.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Дифференцировать непарные мягкие и непарные твёрдые согласные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Правильно произносить шипящие согласные звуки.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со страничками для любознательных: знакомство с происхождением названий 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шипящие звуки, 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 этимологией слова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карандаш.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Создавать совместно со сверстниками и взрослыми (родными и др.) собственный информационный объект (по аналогии с данным). Участвовать в презентации своих проектов.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Находить в словах сочетания чк, чн, чт, подбирать примеры слов с такими сочетаниями. Работать с форзацем учебника «Чудо-городок звуков» и «Чудо-городок букв».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Произносить слова с сочетаниями чн, чт (</w:t>
            </w:r>
            <w:r w:rsidRPr="009B1D66">
              <w:rPr>
                <w:rFonts w:ascii="Times New Roman" w:hAnsi="Times New Roman"/>
                <w:i/>
                <w:iCs/>
                <w:sz w:val="20"/>
                <w:szCs w:val="20"/>
              </w:rPr>
              <w:t>чтобы, скучно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 и др.) в соответствии с нормами литературного произношения и оценивать с этой точки зрения произнесённое слово.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Писать слова с сочетаниями чк, чн, чт.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 Наблюдать над образностью слова (олицетворением), когда неодушевлённый предмет наделяется свойствами одушевлённого.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Соотносить произношение ударных гласных в сочетаниях жи—ши, ча—ща, чу—щу и их обозначение буквами.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в словах сочетания жи—ши, ча—ща, чу—щу, подбирать примеры слов с такими сочетаниями.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со страничкой для любознательных. Знакомство со значением шипящих звуков [ж] и [ш] в древнерусском и современном русском языке.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 форзацем учебника «Чудо-городок звуков» и «Чудо-городок букв».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Писать слова с сочетаниями жи—ши, ча—ща, чу—щу.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Вспомнить по рисунку и по памяти содержание сказки и передать её содержание.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Анализировать таблицу с целью поиска сведений об именах собственных.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Работать со страничкой для любознательных. Знакомство с происхождением названий некоторых русских городов.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Находить информацию о названии своего города или посёлка (в процессе беседы со взрослыми).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Писать имена собственные с заглавной буквы, объяснять их написание.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 форзацем учебника «Чудо-городок звуков» и «Чудо-городок букв». 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Составлять ответы на вопросы, составлять рассказ по рисунку.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Использовать в общении правила и принятые нормы вежливого обращения друг к другу по имени, по имени и отчеству.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425AF6" w:rsidRPr="009B1D66" w:rsidRDefault="00425AF6" w:rsidP="008A210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«Проверь себя» по учебнику</w:t>
            </w:r>
            <w:r w:rsidRPr="009B1D6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25AF6" w:rsidRPr="008A210D" w:rsidRDefault="00425AF6" w:rsidP="00C801F3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8A210D">
              <w:rPr>
                <w:iCs/>
                <w:sz w:val="20"/>
                <w:szCs w:val="20"/>
              </w:rPr>
              <w:t>Создавать собственную иллюстративную и текстовую информацию о любимой сказке. Участвовать в её презентации.</w:t>
            </w:r>
          </w:p>
        </w:tc>
      </w:tr>
      <w:tr w:rsidR="00425AF6" w:rsidRPr="009B1D66" w:rsidTr="007404F3">
        <w:trPr>
          <w:trHeight w:val="581"/>
        </w:trPr>
        <w:tc>
          <w:tcPr>
            <w:tcW w:w="67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2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right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639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A210D">
              <w:rPr>
                <w:b/>
                <w:sz w:val="20"/>
                <w:szCs w:val="20"/>
              </w:rPr>
              <w:t>165</w:t>
            </w:r>
          </w:p>
        </w:tc>
        <w:tc>
          <w:tcPr>
            <w:tcW w:w="7655" w:type="dxa"/>
          </w:tcPr>
          <w:p w:rsidR="00425AF6" w:rsidRPr="008A210D" w:rsidRDefault="00425AF6" w:rsidP="008A210D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25AF6" w:rsidRPr="008A210D" w:rsidRDefault="00425AF6" w:rsidP="00C801F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8. </w:t>
      </w:r>
      <w:r w:rsidRPr="008A210D">
        <w:rPr>
          <w:rFonts w:ascii="Times New Roman" w:hAnsi="Times New Roman"/>
          <w:b/>
          <w:sz w:val="20"/>
          <w:szCs w:val="20"/>
        </w:rPr>
        <w:t>Учебно-методическое обеспечение программы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Канакина В.П., Горецкий В.Г. Русский язык: Учебник: 1 класс - М. Просвещение. 2012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Канакина В.П., Русский язык: Рабочая тетрадь: 1 класс- М. Просвещение. 2012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Электронное приложение к учебнику В.П. Канакиной, В.Г. Горецкого. 1 класс- М. Просвещение. 2012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Канакина В. П., Горецкий В. Г., М.В. Бойкина Русский язык: рабочие программы. 1-4 классы - М. Просвещение. 2012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Илюхина В. А. Чудо-пропись. 1 класс. Пособие для учащихся общеобразовательных учреждений. – М.: Просвещение, 2012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Илюхина В. А. Письмо с «секретом». М.: Новая школа, 1994.</w:t>
      </w:r>
    </w:p>
    <w:p w:rsidR="00425AF6" w:rsidRPr="008A210D" w:rsidRDefault="00425AF6" w:rsidP="008A210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A210D">
        <w:rPr>
          <w:rFonts w:ascii="Times New Roman" w:hAnsi="Times New Roman"/>
          <w:sz w:val="20"/>
          <w:szCs w:val="20"/>
        </w:rPr>
        <w:t>Интернет-источники:</w:t>
      </w: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hyperlink r:id="rId7" w:history="1">
        <w:r w:rsidRPr="008A210D">
          <w:rPr>
            <w:rStyle w:val="Hyperlink"/>
            <w:rFonts w:ascii="Times New Roman" w:hAnsi="Times New Roman"/>
            <w:b/>
            <w:bCs/>
            <w:color w:val="3366CC"/>
            <w:sz w:val="20"/>
            <w:szCs w:val="20"/>
            <w:u w:val="none"/>
            <w:shd w:val="clear" w:color="auto" w:fill="FFFFFF"/>
          </w:rPr>
          <w:t>Обучение грамоте, авт. В.Г. Горецкий, Русский язык, авт. В.П. Канакина. Рабочая программа</w:t>
        </w:r>
      </w:hyperlink>
      <w:r w:rsidRPr="008A210D">
        <w:rPr>
          <w:rFonts w:ascii="Times New Roman" w:hAnsi="Times New Roman"/>
          <w:sz w:val="20"/>
          <w:szCs w:val="20"/>
        </w:rPr>
        <w:t xml:space="preserve"> </w:t>
      </w:r>
    </w:p>
    <w:p w:rsidR="00425AF6" w:rsidRPr="008A210D" w:rsidRDefault="00425AF6" w:rsidP="008A210D">
      <w:pPr>
        <w:spacing w:line="240" w:lineRule="auto"/>
        <w:ind w:left="765"/>
        <w:rPr>
          <w:rFonts w:ascii="Times New Roman" w:hAnsi="Times New Roman"/>
          <w:sz w:val="20"/>
          <w:szCs w:val="20"/>
        </w:rPr>
      </w:pPr>
    </w:p>
    <w:p w:rsidR="00425AF6" w:rsidRPr="008A210D" w:rsidRDefault="00425AF6" w:rsidP="008A210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25AF6" w:rsidRPr="00FC5076" w:rsidRDefault="00425AF6" w:rsidP="00FC50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25AF6" w:rsidRPr="00FC5076" w:rsidSect="00DC7A92">
      <w:pgSz w:w="11906" w:h="16838"/>
      <w:pgMar w:top="54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AF6" w:rsidRDefault="00425AF6" w:rsidP="00FC5076">
      <w:pPr>
        <w:spacing w:after="0" w:line="240" w:lineRule="auto"/>
      </w:pPr>
      <w:r>
        <w:separator/>
      </w:r>
    </w:p>
  </w:endnote>
  <w:endnote w:type="continuationSeparator" w:id="0">
    <w:p w:rsidR="00425AF6" w:rsidRDefault="00425AF6" w:rsidP="00FC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AF6" w:rsidRDefault="00425AF6" w:rsidP="00FC5076">
      <w:pPr>
        <w:spacing w:after="0" w:line="240" w:lineRule="auto"/>
      </w:pPr>
      <w:r>
        <w:separator/>
      </w:r>
    </w:p>
  </w:footnote>
  <w:footnote w:type="continuationSeparator" w:id="0">
    <w:p w:rsidR="00425AF6" w:rsidRDefault="00425AF6" w:rsidP="00FC5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BF9"/>
    <w:multiLevelType w:val="hybridMultilevel"/>
    <w:tmpl w:val="874CEA1C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572D30"/>
    <w:multiLevelType w:val="hybridMultilevel"/>
    <w:tmpl w:val="66322620"/>
    <w:lvl w:ilvl="0" w:tplc="04190001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">
    <w:nsid w:val="0239678D"/>
    <w:multiLevelType w:val="hybridMultilevel"/>
    <w:tmpl w:val="D6C86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EB796F"/>
    <w:multiLevelType w:val="hybridMultilevel"/>
    <w:tmpl w:val="FDEE1EA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A3E270A"/>
    <w:multiLevelType w:val="hybridMultilevel"/>
    <w:tmpl w:val="D6228C1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F645DC"/>
    <w:multiLevelType w:val="hybridMultilevel"/>
    <w:tmpl w:val="A32C37D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045FDE"/>
    <w:multiLevelType w:val="hybridMultilevel"/>
    <w:tmpl w:val="121E60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CC463C"/>
    <w:multiLevelType w:val="hybridMultilevel"/>
    <w:tmpl w:val="3C223486"/>
    <w:lvl w:ilvl="0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9F65CE"/>
    <w:multiLevelType w:val="hybridMultilevel"/>
    <w:tmpl w:val="8E12E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D466AA"/>
    <w:multiLevelType w:val="hybridMultilevel"/>
    <w:tmpl w:val="FB8CBEC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>
    <w:nsid w:val="34502E55"/>
    <w:multiLevelType w:val="hybridMultilevel"/>
    <w:tmpl w:val="7F60EA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5082993"/>
    <w:multiLevelType w:val="hybridMultilevel"/>
    <w:tmpl w:val="43CEB7F0"/>
    <w:lvl w:ilvl="0" w:tplc="EDEACCD0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6C367D"/>
    <w:multiLevelType w:val="hybridMultilevel"/>
    <w:tmpl w:val="B24ED8C6"/>
    <w:lvl w:ilvl="0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ED6488C"/>
    <w:multiLevelType w:val="hybridMultilevel"/>
    <w:tmpl w:val="F39A023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firstLine="992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A254059"/>
    <w:multiLevelType w:val="hybridMultilevel"/>
    <w:tmpl w:val="A9FA6BEE"/>
    <w:lvl w:ilvl="0" w:tplc="FE7EC71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276987"/>
    <w:multiLevelType w:val="hybridMultilevel"/>
    <w:tmpl w:val="63BC95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95E3807"/>
    <w:multiLevelType w:val="hybridMultilevel"/>
    <w:tmpl w:val="93C0A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59E21D9"/>
    <w:multiLevelType w:val="hybridMultilevel"/>
    <w:tmpl w:val="16BC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9B17506"/>
    <w:multiLevelType w:val="hybridMultilevel"/>
    <w:tmpl w:val="BFBA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3C4A2F"/>
    <w:multiLevelType w:val="hybridMultilevel"/>
    <w:tmpl w:val="69FAF6FA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A5803BA"/>
    <w:multiLevelType w:val="hybridMultilevel"/>
    <w:tmpl w:val="ED1C0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D16390D"/>
    <w:multiLevelType w:val="hybridMultilevel"/>
    <w:tmpl w:val="C56EB628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1713E0D"/>
    <w:multiLevelType w:val="hybridMultilevel"/>
    <w:tmpl w:val="755257E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36257C2"/>
    <w:multiLevelType w:val="hybridMultilevel"/>
    <w:tmpl w:val="F57C5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7792A23"/>
    <w:multiLevelType w:val="hybridMultilevel"/>
    <w:tmpl w:val="99EC8B0E"/>
    <w:lvl w:ilvl="0" w:tplc="041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25"/>
  </w:num>
  <w:num w:numId="2">
    <w:abstractNumId w:val="9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1"/>
  </w:num>
  <w:num w:numId="21">
    <w:abstractNumId w:val="20"/>
  </w:num>
  <w:num w:numId="22">
    <w:abstractNumId w:val="5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2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14"/>
  </w:num>
  <w:num w:numId="40">
    <w:abstractNumId w:val="3"/>
  </w:num>
  <w:num w:numId="41">
    <w:abstractNumId w:val="21"/>
  </w:num>
  <w:num w:numId="42">
    <w:abstractNumId w:val="19"/>
  </w:num>
  <w:num w:numId="43">
    <w:abstractNumId w:val="18"/>
  </w:num>
  <w:num w:numId="4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A1F"/>
    <w:rsid w:val="00011E1A"/>
    <w:rsid w:val="000238FC"/>
    <w:rsid w:val="00061217"/>
    <w:rsid w:val="000B49AA"/>
    <w:rsid w:val="00133501"/>
    <w:rsid w:val="00145BDD"/>
    <w:rsid w:val="002062A2"/>
    <w:rsid w:val="0022231B"/>
    <w:rsid w:val="00295314"/>
    <w:rsid w:val="0033475C"/>
    <w:rsid w:val="00425AF6"/>
    <w:rsid w:val="004261DF"/>
    <w:rsid w:val="006910EB"/>
    <w:rsid w:val="00711725"/>
    <w:rsid w:val="007404F3"/>
    <w:rsid w:val="007C30CD"/>
    <w:rsid w:val="008A210D"/>
    <w:rsid w:val="009B1D66"/>
    <w:rsid w:val="009C4C48"/>
    <w:rsid w:val="009D3600"/>
    <w:rsid w:val="00AC1480"/>
    <w:rsid w:val="00C801F3"/>
    <w:rsid w:val="00CE667B"/>
    <w:rsid w:val="00CE7CF0"/>
    <w:rsid w:val="00D63A1F"/>
    <w:rsid w:val="00DC7A92"/>
    <w:rsid w:val="00EA3D1B"/>
    <w:rsid w:val="00F37F85"/>
    <w:rsid w:val="00F53677"/>
    <w:rsid w:val="00FA70AD"/>
    <w:rsid w:val="00FC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3475C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FC50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C5076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rsid w:val="00FC5076"/>
    <w:rPr>
      <w:rFonts w:cs="Times New Roman"/>
      <w:color w:val="0000FF"/>
      <w:u w:val="single"/>
    </w:rPr>
  </w:style>
  <w:style w:type="paragraph" w:customStyle="1" w:styleId="u-2-msonormal">
    <w:name w:val="u-2-msonormal"/>
    <w:basedOn w:val="Normal"/>
    <w:uiPriority w:val="99"/>
    <w:rsid w:val="00FC50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C5076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C50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C5076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FC50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C5076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C5076"/>
    <w:rPr>
      <w:rFonts w:cs="Times New Roman"/>
    </w:rPr>
  </w:style>
  <w:style w:type="paragraph" w:styleId="NormalWeb">
    <w:name w:val="Normal (Web)"/>
    <w:basedOn w:val="Normal"/>
    <w:uiPriority w:val="99"/>
    <w:rsid w:val="00FC50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FC507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07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Normal"/>
    <w:uiPriority w:val="99"/>
    <w:rsid w:val="00FC50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FC50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C5076"/>
    <w:rPr>
      <w:rFonts w:ascii="Times New Roman" w:hAnsi="Times New Roman" w:cs="Times New Roman"/>
      <w:sz w:val="24"/>
      <w:szCs w:val="24"/>
      <w:lang w:eastAsia="ru-RU"/>
    </w:rPr>
  </w:style>
  <w:style w:type="table" w:styleId="TableGrid1">
    <w:name w:val="Table Grid 1"/>
    <w:basedOn w:val="TableNormal"/>
    <w:uiPriority w:val="99"/>
    <w:rsid w:val="00FC50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FC50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C5076"/>
    <w:rPr>
      <w:rFonts w:ascii="Times New Roman" w:hAnsi="Times New Roman" w:cs="Times New Roman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FC50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C5076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FC5076"/>
    <w:rPr>
      <w:rFonts w:cs="Times New Roman"/>
      <w:vertAlign w:val="superscript"/>
    </w:rPr>
  </w:style>
  <w:style w:type="character" w:customStyle="1" w:styleId="1">
    <w:name w:val="Заголовок №1_"/>
    <w:basedOn w:val="DefaultParagraphFont"/>
    <w:link w:val="10"/>
    <w:uiPriority w:val="99"/>
    <w:locked/>
    <w:rsid w:val="002062A2"/>
    <w:rPr>
      <w:rFonts w:cs="Times New Roman"/>
      <w:spacing w:val="10"/>
      <w:sz w:val="29"/>
      <w:szCs w:val="29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2062A2"/>
    <w:pPr>
      <w:shd w:val="clear" w:color="auto" w:fill="FFFFFF"/>
      <w:spacing w:after="120" w:line="240" w:lineRule="atLeast"/>
      <w:outlineLvl w:val="0"/>
    </w:pPr>
    <w:rPr>
      <w:spacing w:val="10"/>
      <w:sz w:val="29"/>
      <w:szCs w:val="2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49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russia.prosv.ru/Attachment.aspx?Id=108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10</Pages>
  <Words>5335</Words>
  <Characters>30412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пользователь</cp:lastModifiedBy>
  <cp:revision>12</cp:revision>
  <cp:lastPrinted>2015-08-31T03:35:00Z</cp:lastPrinted>
  <dcterms:created xsi:type="dcterms:W3CDTF">2012-07-31T09:13:00Z</dcterms:created>
  <dcterms:modified xsi:type="dcterms:W3CDTF">2015-08-31T03:35:00Z</dcterms:modified>
</cp:coreProperties>
</file>